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vertAnchor="page" w:horzAnchor="page" w:tblpX="670" w:tblpY="511"/>
        <w:tblOverlap w:val="never"/>
        <w:tblW w:w="97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6"/>
        <w:gridCol w:w="1332"/>
        <w:gridCol w:w="4963"/>
        <w:gridCol w:w="2402"/>
        <w:gridCol w:w="6"/>
      </w:tblGrid>
      <w:tr w:rsidR="00D34FB9" w14:paraId="6295B4B7" w14:textId="77777777" w:rsidTr="00F435F0">
        <w:trPr>
          <w:gridAfter w:val="1"/>
          <w:wAfter w:w="6" w:type="dxa"/>
          <w:trHeight w:val="2688"/>
        </w:trPr>
        <w:tc>
          <w:tcPr>
            <w:tcW w:w="7371" w:type="dxa"/>
            <w:gridSpan w:val="3"/>
          </w:tcPr>
          <w:p w14:paraId="148009F2" w14:textId="77777777" w:rsidR="00D34FB9" w:rsidRPr="00A40291" w:rsidRDefault="00D34FB9" w:rsidP="00FD5005">
            <w:pPr>
              <w:pStyle w:val="Adreskopje"/>
              <w:framePr w:wrap="auto" w:vAnchor="margin" w:hAnchor="text" w:xAlign="left" w:yAlign="inline"/>
              <w:suppressOverlap w:val="0"/>
            </w:pPr>
          </w:p>
        </w:tc>
        <w:tc>
          <w:tcPr>
            <w:tcW w:w="2402" w:type="dxa"/>
            <w:tcBorders>
              <w:left w:val="nil"/>
            </w:tcBorders>
          </w:tcPr>
          <w:p w14:paraId="0F0A4349" w14:textId="77777777" w:rsidR="00D34FB9" w:rsidRDefault="00D34FB9" w:rsidP="00FD5005">
            <w:pPr>
              <w:pStyle w:val="Adreskopje"/>
              <w:framePr w:wrap="auto" w:vAnchor="margin" w:hAnchor="text" w:xAlign="left" w:yAlign="inline"/>
              <w:suppressOverlap w:val="0"/>
            </w:pPr>
            <w:r>
              <w:t>Bezoekadres</w:t>
            </w:r>
          </w:p>
          <w:p w14:paraId="17C40E1B" w14:textId="77777777" w:rsidR="00D34FB9" w:rsidRDefault="00D34FB9" w:rsidP="00FD5005">
            <w:pPr>
              <w:pStyle w:val="Adreskopje"/>
              <w:framePr w:wrap="auto" w:vAnchor="margin" w:hAnchor="text" w:xAlign="left" w:yAlign="inline"/>
              <w:suppressOverlap w:val="0"/>
            </w:pPr>
            <w:r>
              <w:t>Weesperstraat 430</w:t>
            </w:r>
          </w:p>
          <w:p w14:paraId="575DD954" w14:textId="77777777" w:rsidR="00D34FB9" w:rsidRDefault="00D34FB9" w:rsidP="00FD5005">
            <w:pPr>
              <w:pStyle w:val="Adreskopje"/>
              <w:framePr w:wrap="auto" w:vAnchor="margin" w:hAnchor="text" w:xAlign="left" w:yAlign="inline"/>
              <w:suppressOverlap w:val="0"/>
            </w:pPr>
            <w:r>
              <w:t>1018 DN  Amsterdam</w:t>
            </w:r>
          </w:p>
          <w:p w14:paraId="46675C35" w14:textId="77777777" w:rsidR="00D34FB9" w:rsidRDefault="00D34FB9" w:rsidP="00FD5005">
            <w:pPr>
              <w:pStyle w:val="Adreskopje"/>
              <w:framePr w:wrap="auto" w:vAnchor="margin" w:hAnchor="text" w:xAlign="left" w:yAlign="inline"/>
              <w:suppressOverlap w:val="0"/>
            </w:pPr>
          </w:p>
          <w:p w14:paraId="06493E4A" w14:textId="77777777" w:rsidR="00D34FB9" w:rsidRDefault="00D34FB9" w:rsidP="00FD5005">
            <w:pPr>
              <w:pStyle w:val="Adreskopje"/>
              <w:framePr w:wrap="auto" w:vAnchor="margin" w:hAnchor="text" w:xAlign="left" w:yAlign="inline"/>
              <w:suppressOverlap w:val="0"/>
            </w:pPr>
            <w:r>
              <w:t>Postbus 12693</w:t>
            </w:r>
          </w:p>
          <w:p w14:paraId="42E758FA" w14:textId="77777777" w:rsidR="00D34FB9" w:rsidRDefault="00D34FB9" w:rsidP="00FD5005">
            <w:pPr>
              <w:pStyle w:val="Adreskopje"/>
              <w:framePr w:wrap="auto" w:vAnchor="margin" w:hAnchor="text" w:xAlign="left" w:yAlign="inline"/>
              <w:suppressOverlap w:val="0"/>
            </w:pPr>
            <w:r>
              <w:t>1100 AR  Amsterdam</w:t>
            </w:r>
          </w:p>
          <w:p w14:paraId="404D3C39" w14:textId="77777777" w:rsidR="00D34FB9" w:rsidRDefault="00F435F0" w:rsidP="00FD5005">
            <w:pPr>
              <w:pStyle w:val="Adreskopje"/>
              <w:framePr w:wrap="auto" w:vAnchor="margin" w:hAnchor="text" w:xAlign="left" w:yAlign="inline"/>
              <w:suppressOverlap w:val="0"/>
            </w:pPr>
            <w:r>
              <w:t>Telefoon 14 020</w:t>
            </w:r>
          </w:p>
          <w:p w14:paraId="6E0C2288" w14:textId="77777777" w:rsidR="00D34FB9" w:rsidRPr="00A40291" w:rsidRDefault="006C37FF" w:rsidP="00FD5005">
            <w:pPr>
              <w:pStyle w:val="Adreskopje"/>
              <w:framePr w:wrap="auto" w:vAnchor="margin" w:hAnchor="text" w:xAlign="left" w:yAlign="inline"/>
              <w:suppressOverlap w:val="0"/>
            </w:pPr>
            <w:hyperlink r:id="rId8" w:history="1">
              <w:r w:rsidR="00D34FB9">
                <w:rPr>
                  <w:rStyle w:val="Hyperlink"/>
                </w:rPr>
                <w:t>amsterdam.nl</w:t>
              </w:r>
            </w:hyperlink>
            <w:r w:rsidR="00F435F0">
              <w:rPr>
                <w:rStyle w:val="Hyperlink"/>
              </w:rPr>
              <w:t>/ingenieursbureau</w:t>
            </w:r>
          </w:p>
        </w:tc>
      </w:tr>
      <w:tr w:rsidR="00C116CF" w14:paraId="6E195CE1" w14:textId="77777777" w:rsidTr="00D91A8C">
        <w:trPr>
          <w:trHeight w:val="709"/>
        </w:trPr>
        <w:tc>
          <w:tcPr>
            <w:tcW w:w="1076" w:type="dxa"/>
          </w:tcPr>
          <w:p w14:paraId="2442AD52" w14:textId="77777777" w:rsidR="00C116CF" w:rsidRPr="00635DBC" w:rsidRDefault="00C116CF" w:rsidP="00FD5005">
            <w:pPr>
              <w:pStyle w:val="Koptekst"/>
            </w:pPr>
          </w:p>
        </w:tc>
        <w:tc>
          <w:tcPr>
            <w:tcW w:w="8703" w:type="dxa"/>
            <w:gridSpan w:val="4"/>
          </w:tcPr>
          <w:p w14:paraId="2CFFD84A" w14:textId="194A2A11" w:rsidR="00C116CF" w:rsidRPr="003B4340" w:rsidRDefault="005028E5" w:rsidP="00FD5005">
            <w:pPr>
              <w:pStyle w:val="Kop1"/>
              <w:framePr w:wrap="auto" w:vAnchor="margin" w:hAnchor="text" w:xAlign="left" w:yAlign="inline"/>
              <w:suppressOverlap w:val="0"/>
            </w:pPr>
            <w:r>
              <w:t>Marktconsultatie</w:t>
            </w:r>
            <w:r w:rsidR="00A3093C">
              <w:t xml:space="preserve"> - Vragenlijst</w:t>
            </w:r>
          </w:p>
        </w:tc>
      </w:tr>
      <w:tr w:rsidR="00C116CF" w14:paraId="7090506E" w14:textId="77777777" w:rsidTr="00D91A8C">
        <w:trPr>
          <w:trHeight w:val="227"/>
        </w:trPr>
        <w:tc>
          <w:tcPr>
            <w:tcW w:w="1076" w:type="dxa"/>
          </w:tcPr>
          <w:p w14:paraId="5E0D2750" w14:textId="77777777" w:rsidR="00C116CF" w:rsidRPr="00635DBC" w:rsidRDefault="00C116CF" w:rsidP="00FD5005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2" w:type="dxa"/>
          </w:tcPr>
          <w:p w14:paraId="39AA0067" w14:textId="77777777" w:rsidR="00C116CF" w:rsidRPr="005F48C8" w:rsidRDefault="00C13289" w:rsidP="00FD5005">
            <w:pPr>
              <w:pStyle w:val="kopjes"/>
              <w:framePr w:wrap="auto" w:vAnchor="margin" w:hAnchor="text" w:xAlign="left" w:yAlign="inline"/>
              <w:suppressOverlap w:val="0"/>
            </w:pPr>
            <w:r>
              <w:t>Aan</w:t>
            </w:r>
          </w:p>
        </w:tc>
        <w:tc>
          <w:tcPr>
            <w:tcW w:w="7371" w:type="dxa"/>
            <w:gridSpan w:val="3"/>
          </w:tcPr>
          <w:p w14:paraId="49DE4F2D" w14:textId="77777777" w:rsidR="00C116CF" w:rsidRPr="005F48C8" w:rsidRDefault="008F4472" w:rsidP="00FD5005">
            <w:pPr>
              <w:rPr>
                <w:noProof/>
              </w:rPr>
            </w:pPr>
            <w:r>
              <w:t>Marktpartijen</w:t>
            </w:r>
          </w:p>
        </w:tc>
      </w:tr>
      <w:tr w:rsidR="00C116CF" w:rsidRPr="00CC14B5" w14:paraId="5030A4D6" w14:textId="77777777" w:rsidTr="00D91A8C">
        <w:trPr>
          <w:trHeight w:val="227"/>
        </w:trPr>
        <w:tc>
          <w:tcPr>
            <w:tcW w:w="1076" w:type="dxa"/>
          </w:tcPr>
          <w:p w14:paraId="6B6A790E" w14:textId="77777777" w:rsidR="00C116CF" w:rsidRPr="00635DBC" w:rsidRDefault="00C116CF" w:rsidP="00FD5005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2" w:type="dxa"/>
          </w:tcPr>
          <w:p w14:paraId="6EB2F9E8" w14:textId="77777777" w:rsidR="00C116CF" w:rsidRPr="005F48C8" w:rsidRDefault="00C13289" w:rsidP="00FD5005">
            <w:pPr>
              <w:pStyle w:val="kopjes"/>
              <w:framePr w:wrap="auto" w:vAnchor="margin" w:hAnchor="text" w:xAlign="left" w:yAlign="inline"/>
              <w:suppressOverlap w:val="0"/>
            </w:pPr>
            <w:r>
              <w:t>Van</w:t>
            </w:r>
          </w:p>
        </w:tc>
        <w:tc>
          <w:tcPr>
            <w:tcW w:w="7371" w:type="dxa"/>
            <w:gridSpan w:val="3"/>
          </w:tcPr>
          <w:p w14:paraId="0F0865A8" w14:textId="77777777" w:rsidR="005028E5" w:rsidRPr="006E571F" w:rsidRDefault="005028E5" w:rsidP="006E571F">
            <w:pPr>
              <w:rPr>
                <w:noProof/>
                <w:lang w:val="en-US"/>
              </w:rPr>
            </w:pPr>
            <w:r w:rsidRPr="006E571F">
              <w:rPr>
                <w:rStyle w:val="Hyperlink"/>
                <w:lang w:val="en-US"/>
              </w:rPr>
              <w:t xml:space="preserve">Rob Henneveld, contractmanager </w:t>
            </w:r>
            <w:r w:rsidR="006E571F" w:rsidRPr="006E571F">
              <w:rPr>
                <w:lang w:val="en-US"/>
              </w:rPr>
              <w:t>–</w:t>
            </w:r>
            <w:r w:rsidRPr="006E571F">
              <w:rPr>
                <w:rStyle w:val="Hyperlink"/>
                <w:lang w:val="en-US"/>
              </w:rPr>
              <w:t xml:space="preserve"> 06 </w:t>
            </w:r>
            <w:r w:rsidR="006E571F">
              <w:rPr>
                <w:rStyle w:val="Hyperlink"/>
                <w:lang w:val="en-US"/>
              </w:rPr>
              <w:t>46 300 570,</w:t>
            </w:r>
            <w:r w:rsidRPr="006E571F">
              <w:rPr>
                <w:rStyle w:val="Hyperlink"/>
                <w:lang w:val="en-US"/>
              </w:rPr>
              <w:t>rob.henneveld@amsterdam.nl</w:t>
            </w:r>
          </w:p>
        </w:tc>
      </w:tr>
      <w:tr w:rsidR="00403EC1" w14:paraId="71E254E6" w14:textId="77777777" w:rsidTr="00D91A8C">
        <w:trPr>
          <w:trHeight w:val="227"/>
        </w:trPr>
        <w:tc>
          <w:tcPr>
            <w:tcW w:w="1076" w:type="dxa"/>
          </w:tcPr>
          <w:p w14:paraId="75309888" w14:textId="77777777" w:rsidR="00403EC1" w:rsidRPr="006E571F" w:rsidRDefault="00403EC1" w:rsidP="00FD5005">
            <w:pPr>
              <w:pStyle w:val="kopjes"/>
              <w:framePr w:wrap="auto" w:vAnchor="margin" w:hAnchor="text" w:xAlign="left" w:yAlign="inline"/>
              <w:suppressOverlap w:val="0"/>
              <w:rPr>
                <w:lang w:val="en-US"/>
              </w:rPr>
            </w:pPr>
          </w:p>
        </w:tc>
        <w:tc>
          <w:tcPr>
            <w:tcW w:w="1332" w:type="dxa"/>
          </w:tcPr>
          <w:p w14:paraId="64587DBC" w14:textId="77777777" w:rsidR="00403EC1" w:rsidRPr="005F48C8" w:rsidRDefault="00403EC1" w:rsidP="00FD5005">
            <w:pPr>
              <w:pStyle w:val="kopjes"/>
              <w:framePr w:wrap="auto" w:vAnchor="margin" w:hAnchor="text" w:xAlign="left" w:yAlign="inline"/>
              <w:suppressOverlap w:val="0"/>
            </w:pPr>
            <w:r>
              <w:t>Kopie aan</w:t>
            </w:r>
          </w:p>
        </w:tc>
        <w:tc>
          <w:tcPr>
            <w:tcW w:w="7371" w:type="dxa"/>
            <w:gridSpan w:val="3"/>
          </w:tcPr>
          <w:p w14:paraId="31DC7787" w14:textId="41FEAEFB" w:rsidR="00403EC1" w:rsidRPr="005F48C8" w:rsidRDefault="008F4472" w:rsidP="00C31812">
            <w:pPr>
              <w:rPr>
                <w:noProof/>
              </w:rPr>
            </w:pPr>
            <w:r>
              <w:t>Tenderteam</w:t>
            </w:r>
            <w:r w:rsidR="00955719">
              <w:t xml:space="preserve"> </w:t>
            </w:r>
            <w:r w:rsidR="00955719" w:rsidRPr="00955719">
              <w:t xml:space="preserve">Distributienet Energiesysteem </w:t>
            </w:r>
            <w:r w:rsidR="005B661D">
              <w:t>Arenapoort</w:t>
            </w:r>
            <w:r w:rsidR="00B508C6">
              <w:t xml:space="preserve"> </w:t>
            </w:r>
            <w:r w:rsidR="003A5328">
              <w:t>/</w:t>
            </w:r>
            <w:r w:rsidR="00A6397B">
              <w:t xml:space="preserve">Amstel </w:t>
            </w:r>
            <w:r w:rsidR="003A5328">
              <w:t>III</w:t>
            </w:r>
            <w:r w:rsidR="005D1AC0">
              <w:t xml:space="preserve"> [</w:t>
            </w:r>
            <w:r w:rsidR="002E5675">
              <w:t>D</w:t>
            </w:r>
            <w:r w:rsidR="005D1AC0">
              <w:t>EAA]</w:t>
            </w:r>
          </w:p>
        </w:tc>
      </w:tr>
      <w:tr w:rsidR="0097745B" w14:paraId="6FDA3BD1" w14:textId="77777777" w:rsidTr="00D91A8C">
        <w:trPr>
          <w:trHeight w:val="227"/>
        </w:trPr>
        <w:tc>
          <w:tcPr>
            <w:tcW w:w="1076" w:type="dxa"/>
          </w:tcPr>
          <w:p w14:paraId="12DFFA1D" w14:textId="77777777" w:rsidR="0097745B" w:rsidRPr="00635DBC" w:rsidRDefault="0097745B" w:rsidP="00FD5005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2" w:type="dxa"/>
          </w:tcPr>
          <w:p w14:paraId="358AD612" w14:textId="77777777" w:rsidR="0097745B" w:rsidRPr="005F48C8" w:rsidRDefault="0097745B" w:rsidP="00FD5005">
            <w:pPr>
              <w:pStyle w:val="kopjes"/>
              <w:framePr w:wrap="auto" w:vAnchor="margin" w:hAnchor="text" w:xAlign="left" w:yAlign="inline"/>
              <w:suppressOverlap w:val="0"/>
            </w:pPr>
            <w:r>
              <w:t>Datum</w:t>
            </w:r>
          </w:p>
        </w:tc>
        <w:bookmarkStart w:id="0" w:name="datum"/>
        <w:tc>
          <w:tcPr>
            <w:tcW w:w="7371" w:type="dxa"/>
            <w:gridSpan w:val="3"/>
          </w:tcPr>
          <w:p w14:paraId="2A433879" w14:textId="5E68FFF3" w:rsidR="0097745B" w:rsidRPr="00F00AA4" w:rsidRDefault="006C37FF" w:rsidP="009E4950">
            <w:sdt>
              <w:sdtPr>
                <w:alias w:val="Kies een datum"/>
                <w:tag w:val="Kies een datum"/>
                <w:id w:val="1275213000"/>
                <w:placeholder>
                  <w:docPart w:val="D2CE87B85A6F4A4C9F30E2AB999F8643"/>
                </w:placeholder>
                <w:date w:fullDate="2022-06-15T00:00:00Z">
                  <w:dateFormat w:val="d MMMM 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="00C31812">
                  <w:t>15 juni 2022</w:t>
                </w:r>
              </w:sdtContent>
            </w:sdt>
            <w:bookmarkEnd w:id="0"/>
          </w:p>
        </w:tc>
      </w:tr>
      <w:tr w:rsidR="00D91A8C" w14:paraId="5C4969F2" w14:textId="77777777" w:rsidTr="00D91A8C">
        <w:trPr>
          <w:trHeight w:val="227"/>
        </w:trPr>
        <w:tc>
          <w:tcPr>
            <w:tcW w:w="1076" w:type="dxa"/>
          </w:tcPr>
          <w:p w14:paraId="2235B42B" w14:textId="77777777" w:rsidR="00D91A8C" w:rsidRPr="00635DBC" w:rsidRDefault="00D91A8C" w:rsidP="00FD5005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2" w:type="dxa"/>
          </w:tcPr>
          <w:p w14:paraId="014D9730" w14:textId="77777777" w:rsidR="00D91A8C" w:rsidRDefault="00D91A8C" w:rsidP="00FD5005">
            <w:pPr>
              <w:pStyle w:val="kopjes"/>
              <w:framePr w:wrap="auto" w:vAnchor="margin" w:hAnchor="text" w:xAlign="left" w:yAlign="inline"/>
              <w:suppressOverlap w:val="0"/>
            </w:pPr>
            <w:r w:rsidRPr="005F48C8">
              <w:t>Ons kenmerk</w:t>
            </w:r>
          </w:p>
        </w:tc>
        <w:tc>
          <w:tcPr>
            <w:tcW w:w="7371" w:type="dxa"/>
            <w:gridSpan w:val="3"/>
          </w:tcPr>
          <w:p w14:paraId="18ADBD71" w14:textId="0CF4B1D9" w:rsidR="00D91A8C" w:rsidRDefault="005564BB" w:rsidP="00FD5005">
            <w:pPr>
              <w:rPr>
                <w:highlight w:val="yellow"/>
              </w:rPr>
            </w:pPr>
            <w:bookmarkStart w:id="1" w:name="kenmerk"/>
            <w:r>
              <w:t>-</w:t>
            </w:r>
            <w:bookmarkEnd w:id="1"/>
          </w:p>
        </w:tc>
      </w:tr>
      <w:tr w:rsidR="00403EC1" w14:paraId="5822BAE7" w14:textId="77777777" w:rsidTr="00D91A8C">
        <w:trPr>
          <w:trHeight w:val="227"/>
        </w:trPr>
        <w:tc>
          <w:tcPr>
            <w:tcW w:w="1076" w:type="dxa"/>
          </w:tcPr>
          <w:p w14:paraId="077262B7" w14:textId="77777777" w:rsidR="00403EC1" w:rsidRPr="00635DBC" w:rsidRDefault="00403EC1" w:rsidP="00FD5005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2" w:type="dxa"/>
          </w:tcPr>
          <w:p w14:paraId="4A41B097" w14:textId="77777777" w:rsidR="00403EC1" w:rsidRPr="005F48C8" w:rsidRDefault="00403EC1" w:rsidP="00FD5005">
            <w:pPr>
              <w:pStyle w:val="kopjes"/>
              <w:framePr w:wrap="auto" w:vAnchor="margin" w:hAnchor="text" w:xAlign="left" w:yAlign="inline"/>
              <w:suppressOverlap w:val="0"/>
            </w:pPr>
            <w:r w:rsidRPr="005F48C8">
              <w:t>Bijlage</w:t>
            </w:r>
            <w:r>
              <w:t>(n)</w:t>
            </w:r>
          </w:p>
        </w:tc>
        <w:tc>
          <w:tcPr>
            <w:tcW w:w="7371" w:type="dxa"/>
            <w:gridSpan w:val="3"/>
          </w:tcPr>
          <w:p w14:paraId="55206DD7" w14:textId="77777777" w:rsidR="00403EC1" w:rsidRPr="00F76CFC" w:rsidRDefault="00AC1746" w:rsidP="00FD5005">
            <w:pPr>
              <w:pStyle w:val="OpsommingCijfers"/>
              <w:numPr>
                <w:ilvl w:val="0"/>
                <w:numId w:val="0"/>
              </w:numPr>
              <w:rPr>
                <w:noProof/>
              </w:rPr>
            </w:pPr>
            <w:r>
              <w:t>-</w:t>
            </w:r>
            <w:bookmarkStart w:id="2" w:name="_GoBack"/>
            <w:bookmarkEnd w:id="2"/>
          </w:p>
        </w:tc>
      </w:tr>
      <w:tr w:rsidR="00403EC1" w14:paraId="127C6DDE" w14:textId="77777777" w:rsidTr="00D91A8C">
        <w:trPr>
          <w:trHeight w:val="397"/>
        </w:trPr>
        <w:tc>
          <w:tcPr>
            <w:tcW w:w="1076" w:type="dxa"/>
          </w:tcPr>
          <w:p w14:paraId="47691C0A" w14:textId="77777777" w:rsidR="00403EC1" w:rsidRDefault="00403EC1" w:rsidP="00FD5005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2" w:type="dxa"/>
          </w:tcPr>
          <w:p w14:paraId="26658998" w14:textId="77777777" w:rsidR="00403EC1" w:rsidRPr="005F48C8" w:rsidRDefault="00403EC1" w:rsidP="00FD5005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7371" w:type="dxa"/>
            <w:gridSpan w:val="3"/>
          </w:tcPr>
          <w:p w14:paraId="205C5D85" w14:textId="77777777" w:rsidR="00403EC1" w:rsidRPr="005F48C8" w:rsidRDefault="00403EC1" w:rsidP="00FD5005">
            <w:pPr>
              <w:rPr>
                <w:noProof/>
              </w:rPr>
            </w:pPr>
          </w:p>
        </w:tc>
      </w:tr>
      <w:tr w:rsidR="00403EC1" w14:paraId="1D81A990" w14:textId="77777777" w:rsidTr="00D91A8C">
        <w:trPr>
          <w:trHeight w:val="227"/>
        </w:trPr>
        <w:tc>
          <w:tcPr>
            <w:tcW w:w="1076" w:type="dxa"/>
          </w:tcPr>
          <w:p w14:paraId="4A8F9A1E" w14:textId="77777777" w:rsidR="00403EC1" w:rsidRDefault="00403EC1" w:rsidP="00FD5005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2" w:type="dxa"/>
          </w:tcPr>
          <w:p w14:paraId="02183AC8" w14:textId="77777777" w:rsidR="00403EC1" w:rsidRPr="00BD5232" w:rsidRDefault="00403EC1" w:rsidP="00FD5005">
            <w:pPr>
              <w:pStyle w:val="kopjes"/>
              <w:framePr w:wrap="auto" w:vAnchor="margin" w:hAnchor="text" w:xAlign="left" w:yAlign="inline"/>
              <w:suppressOverlap w:val="0"/>
            </w:pPr>
            <w:r w:rsidRPr="00BD5232">
              <w:t>Onderwerp</w:t>
            </w:r>
          </w:p>
        </w:tc>
        <w:tc>
          <w:tcPr>
            <w:tcW w:w="7371" w:type="dxa"/>
            <w:gridSpan w:val="3"/>
          </w:tcPr>
          <w:p w14:paraId="7693C1E0" w14:textId="5DA0F9BF" w:rsidR="00403EC1" w:rsidRPr="005F48C8" w:rsidRDefault="005028E5" w:rsidP="003079E1">
            <w:pPr>
              <w:rPr>
                <w:noProof/>
                <w:szCs w:val="20"/>
              </w:rPr>
            </w:pPr>
            <w:bookmarkStart w:id="3" w:name="onderwerp"/>
            <w:r>
              <w:t xml:space="preserve">Marktconsultatie </w:t>
            </w:r>
            <w:r w:rsidR="008F4472">
              <w:t>tender</w:t>
            </w:r>
            <w:r>
              <w:t xml:space="preserve"> </w:t>
            </w:r>
            <w:r w:rsidR="00B508C6">
              <w:rPr>
                <w:i/>
                <w:iCs/>
              </w:rPr>
              <w:t>Distributienet</w:t>
            </w:r>
            <w:r w:rsidR="002564DD" w:rsidRPr="000E505D">
              <w:rPr>
                <w:i/>
                <w:iCs/>
              </w:rPr>
              <w:t xml:space="preserve"> </w:t>
            </w:r>
            <w:r w:rsidR="00E943F6" w:rsidRPr="000E505D">
              <w:rPr>
                <w:i/>
                <w:iCs/>
              </w:rPr>
              <w:t>E</w:t>
            </w:r>
            <w:r w:rsidRPr="000E505D">
              <w:rPr>
                <w:i/>
                <w:iCs/>
              </w:rPr>
              <w:t xml:space="preserve">nergiesysteem </w:t>
            </w:r>
            <w:bookmarkEnd w:id="3"/>
            <w:r w:rsidR="005B661D" w:rsidRPr="000E505D">
              <w:rPr>
                <w:i/>
                <w:iCs/>
              </w:rPr>
              <w:t>Arenapoort</w:t>
            </w:r>
            <w:r w:rsidR="006923C1" w:rsidRPr="00731808">
              <w:rPr>
                <w:i/>
                <w:iCs/>
              </w:rPr>
              <w:t>/</w:t>
            </w:r>
            <w:r w:rsidR="006923C1" w:rsidRPr="000E505D">
              <w:rPr>
                <w:i/>
                <w:iCs/>
              </w:rPr>
              <w:t>Amstel III</w:t>
            </w:r>
            <w:r w:rsidR="00683410" w:rsidRPr="000E505D">
              <w:rPr>
                <w:i/>
                <w:iCs/>
              </w:rPr>
              <w:t xml:space="preserve"> </w:t>
            </w:r>
            <w:r w:rsidR="00E943F6" w:rsidRPr="000E505D">
              <w:rPr>
                <w:i/>
                <w:iCs/>
              </w:rPr>
              <w:t>(</w:t>
            </w:r>
            <w:r w:rsidR="002E5675">
              <w:rPr>
                <w:i/>
                <w:iCs/>
              </w:rPr>
              <w:t>D</w:t>
            </w:r>
            <w:r w:rsidR="00E943F6" w:rsidRPr="000E505D">
              <w:rPr>
                <w:i/>
                <w:iCs/>
              </w:rPr>
              <w:t>E</w:t>
            </w:r>
            <w:r w:rsidR="00683410" w:rsidRPr="000E505D">
              <w:rPr>
                <w:i/>
                <w:iCs/>
              </w:rPr>
              <w:t>A</w:t>
            </w:r>
            <w:r w:rsidR="00E943F6" w:rsidRPr="000E505D">
              <w:rPr>
                <w:i/>
                <w:iCs/>
              </w:rPr>
              <w:t>A)</w:t>
            </w:r>
            <w:r w:rsidR="00A3093C">
              <w:rPr>
                <w:i/>
                <w:iCs/>
              </w:rPr>
              <w:t xml:space="preserve"> - vragenlijst</w:t>
            </w:r>
          </w:p>
        </w:tc>
      </w:tr>
      <w:tr w:rsidR="00403EC1" w14:paraId="1CA98242" w14:textId="77777777" w:rsidTr="00D91A8C">
        <w:trPr>
          <w:trHeight w:val="340"/>
        </w:trPr>
        <w:tc>
          <w:tcPr>
            <w:tcW w:w="1076" w:type="dxa"/>
          </w:tcPr>
          <w:p w14:paraId="1252B52F" w14:textId="77777777" w:rsidR="00403EC1" w:rsidRDefault="00403EC1" w:rsidP="00FD5005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2" w:type="dxa"/>
          </w:tcPr>
          <w:p w14:paraId="09FD8493" w14:textId="77777777" w:rsidR="00403EC1" w:rsidRPr="005F48C8" w:rsidRDefault="00403EC1" w:rsidP="00FD5005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7371" w:type="dxa"/>
            <w:gridSpan w:val="3"/>
          </w:tcPr>
          <w:p w14:paraId="5DD3AD3A" w14:textId="77777777" w:rsidR="00403EC1" w:rsidRPr="005F48C8" w:rsidRDefault="00403EC1" w:rsidP="00FD5005">
            <w:pPr>
              <w:rPr>
                <w:noProof/>
              </w:rPr>
            </w:pPr>
          </w:p>
        </w:tc>
      </w:tr>
      <w:tr w:rsidR="00403EC1" w14:paraId="38501946" w14:textId="77777777" w:rsidTr="00D91A8C">
        <w:trPr>
          <w:trHeight w:val="227"/>
        </w:trPr>
        <w:tc>
          <w:tcPr>
            <w:tcW w:w="1076" w:type="dxa"/>
          </w:tcPr>
          <w:p w14:paraId="2DF6DEF1" w14:textId="77777777" w:rsidR="00403EC1" w:rsidRDefault="00403EC1" w:rsidP="00FD5005"/>
        </w:tc>
        <w:tc>
          <w:tcPr>
            <w:tcW w:w="8703" w:type="dxa"/>
            <w:gridSpan w:val="4"/>
          </w:tcPr>
          <w:p w14:paraId="72D38988" w14:textId="77777777" w:rsidR="00403EC1" w:rsidRPr="00BC5D18" w:rsidRDefault="00403EC1" w:rsidP="00FD5005">
            <w:pPr>
              <w:rPr>
                <w:noProof/>
                <w:szCs w:val="20"/>
              </w:rPr>
            </w:pPr>
          </w:p>
        </w:tc>
      </w:tr>
    </w:tbl>
    <w:p w14:paraId="0941A858" w14:textId="77777777" w:rsidR="00C31E53" w:rsidRDefault="00C31E53" w:rsidP="00FD5005"/>
    <w:p w14:paraId="2C4F8126" w14:textId="77777777" w:rsidR="00C31E53" w:rsidRDefault="00C31E53" w:rsidP="00FD5005"/>
    <w:p w14:paraId="06C56B5A" w14:textId="7884484F" w:rsidR="008C1B30" w:rsidRDefault="008C1B30" w:rsidP="008C1B30"/>
    <w:p w14:paraId="05D6F2EB" w14:textId="69F5B349" w:rsidR="00866F53" w:rsidRDefault="00866F53" w:rsidP="008C1B30"/>
    <w:p w14:paraId="11EBDAA7" w14:textId="202FF80F" w:rsidR="00866F53" w:rsidRDefault="00866F53" w:rsidP="008C1B30"/>
    <w:p w14:paraId="6B4C248C" w14:textId="63230B8A" w:rsidR="00866F53" w:rsidRDefault="00866F53" w:rsidP="008C1B30"/>
    <w:p w14:paraId="527E9090" w14:textId="77777777" w:rsidR="00866F53" w:rsidRDefault="00866F53" w:rsidP="008C1B30"/>
    <w:p w14:paraId="443D7DE1" w14:textId="1F5E7BF0" w:rsidR="00AB0E34" w:rsidRDefault="00AB0E34" w:rsidP="008C1B30">
      <w:r>
        <w:br w:type="page"/>
      </w:r>
    </w:p>
    <w:p w14:paraId="04BF5B53" w14:textId="0549056A" w:rsidR="001274DC" w:rsidRDefault="001274DC" w:rsidP="00624705">
      <w:pPr>
        <w:pStyle w:val="Kop2"/>
      </w:pPr>
      <w:r w:rsidRPr="0041791E">
        <w:lastRenderedPageBreak/>
        <w:t>Vragenlijst</w:t>
      </w:r>
      <w:r w:rsidR="00C97014">
        <w:t xml:space="preserve"> </w:t>
      </w:r>
    </w:p>
    <w:p w14:paraId="63C48B21" w14:textId="77777777" w:rsidR="000437AA" w:rsidRPr="000437AA" w:rsidRDefault="000437AA" w:rsidP="000437AA"/>
    <w:p w14:paraId="3C1F34BA" w14:textId="4CD394A6" w:rsidR="001274DC" w:rsidRDefault="001274DC" w:rsidP="00FD5005">
      <w:r w:rsidRPr="00A3709D">
        <w:t>Er zijn</w:t>
      </w:r>
      <w:r w:rsidR="007A75EF" w:rsidRPr="00A3709D">
        <w:t xml:space="preserve"> </w:t>
      </w:r>
      <w:r w:rsidR="00C0057B" w:rsidRPr="00A3709D">
        <w:t>3</w:t>
      </w:r>
      <w:r w:rsidR="000F4D04">
        <w:t>8</w:t>
      </w:r>
      <w:r w:rsidRPr="00A3709D">
        <w:t xml:space="preserve"> vragen voor de marktconsultatie geformuleerd</w:t>
      </w:r>
      <w:r w:rsidR="007A75EF" w:rsidRPr="00A3709D">
        <w:t xml:space="preserve"> verdeeld over </w:t>
      </w:r>
      <w:r w:rsidR="000F4D04">
        <w:t>7</w:t>
      </w:r>
      <w:r w:rsidR="007A75EF" w:rsidRPr="00A3709D">
        <w:t xml:space="preserve"> categorieën</w:t>
      </w:r>
      <w:r w:rsidRPr="00A3709D">
        <w:t>. De vragen z</w:t>
      </w:r>
      <w:r>
        <w:t>ijn hieronder opgenomen in het document. Voor het beantwoorden van de vragen kunt u gebruik maken van de uitgangspunten en geleverde informatie over de ontwikkel- en transformatiegebieden</w:t>
      </w:r>
      <w:r w:rsidRPr="009F6BFE">
        <w:t>.</w:t>
      </w:r>
    </w:p>
    <w:p w14:paraId="1436988B" w14:textId="77777777" w:rsidR="001274DC" w:rsidRDefault="001274DC" w:rsidP="00FD5005">
      <w:pPr>
        <w:rPr>
          <w:b/>
        </w:rPr>
      </w:pPr>
    </w:p>
    <w:tbl>
      <w:tblPr>
        <w:tblW w:w="850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2"/>
        <w:gridCol w:w="5223"/>
        <w:gridCol w:w="2910"/>
      </w:tblGrid>
      <w:tr w:rsidR="001274DC" w:rsidRPr="00195040" w14:paraId="25096170" w14:textId="77777777" w:rsidTr="00A465BE">
        <w:trPr>
          <w:trHeight w:val="155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0D86BF3A" w14:textId="77777777" w:rsidR="001274DC" w:rsidRPr="00195040" w:rsidRDefault="001274DC" w:rsidP="00FD5005">
            <w:pPr>
              <w:spacing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195040">
              <w:rPr>
                <w:rFonts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5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0562C66D" w14:textId="77777777" w:rsidR="001274DC" w:rsidRPr="00195040" w:rsidRDefault="001274DC" w:rsidP="00FD5005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195040">
              <w:rPr>
                <w:rFonts w:cs="Arial"/>
                <w:b/>
                <w:bCs/>
                <w:color w:val="FFFFFF"/>
                <w:sz w:val="20"/>
                <w:szCs w:val="20"/>
              </w:rPr>
              <w:t>A. NAW gegevens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3962F979" w14:textId="77777777" w:rsidR="001274DC" w:rsidRPr="00195040" w:rsidRDefault="001274DC" w:rsidP="00FD5005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195040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Antwoorden </w:t>
            </w:r>
          </w:p>
        </w:tc>
      </w:tr>
      <w:tr w:rsidR="001274DC" w:rsidRPr="00195040" w14:paraId="7A1F0299" w14:textId="77777777" w:rsidTr="00A465BE">
        <w:trPr>
          <w:trHeight w:val="312"/>
        </w:trPr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BCE4A" w14:textId="77777777" w:rsidR="001274DC" w:rsidRPr="00195040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195040">
              <w:rPr>
                <w:rFonts w:cs="Arial"/>
                <w:sz w:val="20"/>
                <w:szCs w:val="20"/>
              </w:rPr>
              <w:t>A1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ED76" w14:textId="77777777" w:rsidR="001274DC" w:rsidRPr="00195040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195040">
              <w:rPr>
                <w:rFonts w:cs="Arial"/>
                <w:sz w:val="20"/>
                <w:szCs w:val="20"/>
              </w:rPr>
              <w:t>Namens welke onderneming of combinatie van ondernemingen reageert u?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9604" w14:textId="77777777" w:rsidR="001274DC" w:rsidRPr="00195040" w:rsidRDefault="008802FD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Naam bedrijf</w:t>
            </w:r>
            <w:r w:rsidR="001274DC" w:rsidRPr="00195040">
              <w:rPr>
                <w:rFonts w:cs="Arial"/>
                <w:sz w:val="20"/>
                <w:szCs w:val="20"/>
              </w:rPr>
              <w:t>:</w:t>
            </w:r>
            <w:r w:rsidR="001274DC" w:rsidRPr="00195040">
              <w:rPr>
                <w:rFonts w:cs="Arial"/>
                <w:sz w:val="20"/>
                <w:szCs w:val="20"/>
              </w:rPr>
              <w:br/>
              <w:t>Vestigingsplaats:</w:t>
            </w:r>
          </w:p>
        </w:tc>
      </w:tr>
      <w:tr w:rsidR="001274DC" w:rsidRPr="00195040" w14:paraId="06F53A10" w14:textId="77777777" w:rsidTr="00A465BE">
        <w:trPr>
          <w:trHeight w:val="183"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2B39E0C" w14:textId="77777777" w:rsidR="001274DC" w:rsidRPr="00195040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195040">
              <w:rPr>
                <w:rFonts w:cs="Arial"/>
                <w:sz w:val="20"/>
                <w:szCs w:val="20"/>
              </w:rPr>
              <w:t>A2</w:t>
            </w:r>
          </w:p>
        </w:tc>
        <w:tc>
          <w:tcPr>
            <w:tcW w:w="52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C2EC95" w14:textId="77777777" w:rsidR="001274DC" w:rsidRPr="00195040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195040">
              <w:rPr>
                <w:rFonts w:cs="Arial"/>
                <w:sz w:val="20"/>
                <w:szCs w:val="20"/>
              </w:rPr>
              <w:t>Gegevens contactpersoon, uw e-mail adres en telefoonnummer: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AC8C6" w14:textId="77777777" w:rsidR="001274DC" w:rsidRPr="00195040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195040">
              <w:rPr>
                <w:rFonts w:cs="Arial"/>
                <w:sz w:val="20"/>
                <w:szCs w:val="20"/>
              </w:rPr>
              <w:t>Naam:</w:t>
            </w:r>
          </w:p>
        </w:tc>
      </w:tr>
      <w:tr w:rsidR="001274DC" w:rsidRPr="00195040" w14:paraId="4612E80C" w14:textId="77777777" w:rsidTr="00A465BE">
        <w:trPr>
          <w:trHeight w:val="183"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11B08" w14:textId="77777777" w:rsidR="001274DC" w:rsidRPr="00195040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2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6C39E" w14:textId="77777777" w:rsidR="001274DC" w:rsidRPr="00195040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B69B4" w14:textId="77777777" w:rsidR="001274DC" w:rsidRPr="00195040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195040">
              <w:rPr>
                <w:rFonts w:cs="Arial"/>
                <w:sz w:val="20"/>
                <w:szCs w:val="20"/>
              </w:rPr>
              <w:t>E-mail:</w:t>
            </w:r>
          </w:p>
        </w:tc>
      </w:tr>
      <w:tr w:rsidR="001274DC" w:rsidRPr="00195040" w14:paraId="0CDAFC2B" w14:textId="77777777" w:rsidTr="00A465BE">
        <w:trPr>
          <w:trHeight w:val="183"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5CDD0A" w14:textId="77777777" w:rsidR="001274DC" w:rsidRPr="00195040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2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98A9D1" w14:textId="77777777" w:rsidR="001274DC" w:rsidRPr="00195040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80F5" w14:textId="77777777" w:rsidR="001274DC" w:rsidRPr="00195040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195040">
              <w:rPr>
                <w:rFonts w:cs="Arial"/>
                <w:sz w:val="20"/>
                <w:szCs w:val="20"/>
              </w:rPr>
              <w:t xml:space="preserve">Telefoonnummer: </w:t>
            </w:r>
          </w:p>
        </w:tc>
      </w:tr>
      <w:tr w:rsidR="001274DC" w:rsidRPr="00195040" w14:paraId="648BC532" w14:textId="77777777" w:rsidTr="00A465BE">
        <w:trPr>
          <w:trHeight w:val="183"/>
        </w:trPr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8A3D6" w14:textId="77777777" w:rsidR="001274DC" w:rsidRPr="00195040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195040">
              <w:rPr>
                <w:rFonts w:cs="Arial"/>
                <w:sz w:val="20"/>
                <w:szCs w:val="20"/>
              </w:rPr>
              <w:t>A3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14A6" w14:textId="77777777" w:rsidR="001274DC" w:rsidRPr="00195040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195040">
              <w:rPr>
                <w:rFonts w:cs="Arial"/>
                <w:sz w:val="20"/>
                <w:szCs w:val="20"/>
              </w:rPr>
              <w:t>Branche/sector: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D7DB" w14:textId="77777777" w:rsidR="001274DC" w:rsidRPr="00195040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195040">
              <w:rPr>
                <w:rFonts w:cs="Arial"/>
                <w:sz w:val="20"/>
                <w:szCs w:val="20"/>
              </w:rPr>
              <w:t> </w:t>
            </w:r>
          </w:p>
        </w:tc>
      </w:tr>
      <w:tr w:rsidR="007C38F9" w:rsidRPr="00195040" w14:paraId="18F6DC12" w14:textId="77777777" w:rsidTr="00A465BE">
        <w:trPr>
          <w:trHeight w:val="183"/>
        </w:trPr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90ACB" w14:textId="5820D2B2" w:rsidR="007C38F9" w:rsidRPr="00195040" w:rsidRDefault="00CF5F34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A4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002B6" w14:textId="77777777" w:rsidR="007C38F9" w:rsidRPr="00195040" w:rsidRDefault="007C38F9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Wat is uw functie?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4C85A" w14:textId="77777777" w:rsidR="007C38F9" w:rsidRPr="00195040" w:rsidRDefault="007C38F9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1274DC" w:rsidRPr="00195040" w14:paraId="67003DCE" w14:textId="77777777" w:rsidTr="00A465BE">
        <w:trPr>
          <w:trHeight w:val="706"/>
        </w:trPr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55AEE" w14:textId="5764701B" w:rsidR="001274DC" w:rsidRPr="00195040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195040">
              <w:rPr>
                <w:rFonts w:cs="Arial"/>
                <w:sz w:val="20"/>
                <w:szCs w:val="20"/>
              </w:rPr>
              <w:t>A</w:t>
            </w:r>
            <w:r w:rsidR="00CF5F34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E45BC" w14:textId="77777777" w:rsidR="001274DC" w:rsidRPr="00195040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195040">
              <w:rPr>
                <w:rFonts w:cs="Arial"/>
                <w:sz w:val="20"/>
                <w:szCs w:val="20"/>
              </w:rPr>
              <w:t>In welke categorie onderneming valt u?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1F02" w14:textId="77777777" w:rsidR="001274DC" w:rsidRPr="00195040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195040">
              <w:rPr>
                <w:rFonts w:cs="Arial"/>
                <w:sz w:val="20"/>
                <w:szCs w:val="20"/>
              </w:rPr>
              <w:t>0 micro &lt; 10 werknemers</w:t>
            </w:r>
            <w:r w:rsidRPr="00195040">
              <w:rPr>
                <w:rFonts w:cs="Arial"/>
                <w:sz w:val="20"/>
                <w:szCs w:val="20"/>
              </w:rPr>
              <w:br/>
              <w:t>0 klein &lt; 50 werknemers</w:t>
            </w:r>
            <w:r w:rsidRPr="00195040">
              <w:rPr>
                <w:rFonts w:cs="Arial"/>
                <w:sz w:val="20"/>
                <w:szCs w:val="20"/>
              </w:rPr>
              <w:br/>
              <w:t>0 middelgroot &lt; 250 werknemers</w:t>
            </w:r>
            <w:r w:rsidRPr="00195040">
              <w:rPr>
                <w:rFonts w:cs="Arial"/>
                <w:sz w:val="20"/>
                <w:szCs w:val="20"/>
              </w:rPr>
              <w:br/>
              <w:t>0 groot &gt; 250 werknemers</w:t>
            </w:r>
          </w:p>
        </w:tc>
      </w:tr>
      <w:tr w:rsidR="007323B0" w:rsidRPr="00195040" w14:paraId="2DA4AD13" w14:textId="77777777" w:rsidTr="00A465BE">
        <w:trPr>
          <w:trHeight w:val="706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FFCE1" w14:textId="133FE3E5" w:rsidR="007323B0" w:rsidRPr="00195040" w:rsidRDefault="007323B0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</w:t>
            </w:r>
            <w:r w:rsidR="00CF5F34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4EC94" w14:textId="77777777" w:rsidR="007323B0" w:rsidRPr="00195040" w:rsidRDefault="007323B0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Welke voorkeursmomenten heeft u voor het gesprek (</w:t>
            </w:r>
            <w:r w:rsidRPr="007323B0">
              <w:rPr>
                <w:rFonts w:cs="Arial"/>
                <w:b/>
                <w:sz w:val="20"/>
                <w:szCs w:val="20"/>
              </w:rPr>
              <w:t>maak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7323B0">
              <w:rPr>
                <w:rFonts w:cs="Arial"/>
                <w:b/>
                <w:sz w:val="20"/>
                <w:szCs w:val="20"/>
              </w:rPr>
              <w:t>vet</w:t>
            </w:r>
            <w:r>
              <w:rPr>
                <w:rFonts w:cs="Arial"/>
                <w:sz w:val="20"/>
                <w:szCs w:val="20"/>
              </w:rPr>
              <w:t>)?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9D04" w14:textId="4E5B4EDA" w:rsidR="007323B0" w:rsidRPr="00C0057B" w:rsidRDefault="00B8115B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22</w:t>
            </w:r>
            <w:r w:rsidR="00C0057B" w:rsidRPr="00C0057B">
              <w:rPr>
                <w:rFonts w:cs="Arial"/>
                <w:b/>
                <w:sz w:val="20"/>
                <w:szCs w:val="20"/>
              </w:rPr>
              <w:t xml:space="preserve"> augustus</w:t>
            </w:r>
            <w:r w:rsidR="00E86E55" w:rsidRPr="00C0057B">
              <w:rPr>
                <w:rFonts w:cs="Arial"/>
                <w:b/>
                <w:sz w:val="20"/>
                <w:szCs w:val="20"/>
              </w:rPr>
              <w:t>:</w:t>
            </w:r>
            <w:r w:rsidR="003F31E4" w:rsidRPr="00C0057B">
              <w:rPr>
                <w:rFonts w:cs="Arial"/>
                <w:sz w:val="20"/>
                <w:szCs w:val="20"/>
              </w:rPr>
              <w:t xml:space="preserve"> </w:t>
            </w:r>
            <w:r w:rsidR="007323B0" w:rsidRPr="00C0057B">
              <w:rPr>
                <w:rFonts w:cs="Arial"/>
                <w:sz w:val="20"/>
                <w:szCs w:val="20"/>
              </w:rPr>
              <w:t>Ochtend / middag</w:t>
            </w:r>
          </w:p>
          <w:p w14:paraId="55D88595" w14:textId="1FECEEBE" w:rsidR="007323B0" w:rsidRPr="00C0057B" w:rsidRDefault="00B8115B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23</w:t>
            </w:r>
            <w:r w:rsidR="00C0057B" w:rsidRPr="00C0057B">
              <w:rPr>
                <w:rFonts w:cs="Arial"/>
                <w:b/>
                <w:sz w:val="20"/>
                <w:szCs w:val="20"/>
              </w:rPr>
              <w:t xml:space="preserve"> augustus</w:t>
            </w:r>
            <w:r w:rsidR="00E86E55" w:rsidRPr="00C0057B">
              <w:rPr>
                <w:rFonts w:cs="Arial"/>
                <w:b/>
                <w:sz w:val="20"/>
                <w:szCs w:val="20"/>
              </w:rPr>
              <w:t>:</w:t>
            </w:r>
            <w:r w:rsidR="003F31E4" w:rsidRPr="00C0057B">
              <w:rPr>
                <w:rFonts w:cs="Arial"/>
                <w:sz w:val="20"/>
                <w:szCs w:val="20"/>
              </w:rPr>
              <w:t xml:space="preserve"> </w:t>
            </w:r>
            <w:r w:rsidR="007323B0" w:rsidRPr="00C0057B">
              <w:rPr>
                <w:rFonts w:cs="Arial"/>
                <w:sz w:val="20"/>
                <w:szCs w:val="20"/>
              </w:rPr>
              <w:t>Ochtend / middag</w:t>
            </w:r>
          </w:p>
          <w:p w14:paraId="6E898AF4" w14:textId="5F8FB7ED" w:rsidR="007323B0" w:rsidRPr="00195040" w:rsidRDefault="00B8115B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24</w:t>
            </w:r>
            <w:r w:rsidR="00C0057B" w:rsidRPr="00C0057B">
              <w:rPr>
                <w:rFonts w:cs="Arial"/>
                <w:b/>
                <w:sz w:val="20"/>
                <w:szCs w:val="20"/>
              </w:rPr>
              <w:t xml:space="preserve"> augustus</w:t>
            </w:r>
            <w:r w:rsidR="00E86E55" w:rsidRPr="00C0057B">
              <w:rPr>
                <w:rFonts w:cs="Arial"/>
                <w:b/>
                <w:sz w:val="20"/>
                <w:szCs w:val="20"/>
              </w:rPr>
              <w:t>:</w:t>
            </w:r>
            <w:r w:rsidR="007323B0" w:rsidRPr="003F31E4">
              <w:rPr>
                <w:rFonts w:cs="Arial"/>
                <w:b/>
                <w:sz w:val="20"/>
                <w:szCs w:val="20"/>
              </w:rPr>
              <w:t xml:space="preserve"> </w:t>
            </w:r>
            <w:r w:rsidR="007323B0">
              <w:rPr>
                <w:rFonts w:cs="Arial"/>
                <w:sz w:val="20"/>
                <w:szCs w:val="20"/>
              </w:rPr>
              <w:t>Ochtend / middag</w:t>
            </w:r>
          </w:p>
        </w:tc>
      </w:tr>
    </w:tbl>
    <w:p w14:paraId="21908440" w14:textId="77777777" w:rsidR="001274DC" w:rsidRDefault="001274DC" w:rsidP="00FD5005">
      <w:pPr>
        <w:rPr>
          <w:b/>
        </w:rPr>
      </w:pPr>
    </w:p>
    <w:tbl>
      <w:tblPr>
        <w:tblW w:w="850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"/>
        <w:gridCol w:w="5234"/>
        <w:gridCol w:w="2910"/>
      </w:tblGrid>
      <w:tr w:rsidR="001274DC" w:rsidRPr="002F0A53" w14:paraId="3F7BB5EA" w14:textId="77777777" w:rsidTr="00A465BE">
        <w:trPr>
          <w:trHeight w:val="249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402E56A1" w14:textId="77777777" w:rsidR="001274DC" w:rsidRPr="002F0A53" w:rsidRDefault="001274DC" w:rsidP="00FD5005">
            <w:pPr>
              <w:spacing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2F0A53">
              <w:rPr>
                <w:rFonts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5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4CBE2DFD" w14:textId="77777777" w:rsidR="001274DC" w:rsidRPr="002F0A53" w:rsidRDefault="001274DC" w:rsidP="00FD5005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2F0A53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B. 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Referenties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36F71209" w14:textId="77777777" w:rsidR="001274DC" w:rsidRPr="002F0A53" w:rsidRDefault="001274DC" w:rsidP="00FD5005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2F0A53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Antwoorden </w:t>
            </w:r>
          </w:p>
        </w:tc>
      </w:tr>
      <w:tr w:rsidR="001274DC" w:rsidRPr="002F0A53" w14:paraId="129F3323" w14:textId="77777777" w:rsidTr="00A465BE">
        <w:trPr>
          <w:trHeight w:val="747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B943" w14:textId="77777777" w:rsidR="001274DC" w:rsidRPr="002F0A53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2F0A53">
              <w:rPr>
                <w:rFonts w:cs="Arial"/>
                <w:sz w:val="20"/>
                <w:szCs w:val="20"/>
              </w:rPr>
              <w:t>B</w:t>
            </w: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FE5B" w14:textId="7DEBB41C" w:rsidR="001274DC" w:rsidRPr="002F0A53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2F0A53">
              <w:rPr>
                <w:rFonts w:cs="Arial"/>
                <w:sz w:val="20"/>
                <w:szCs w:val="20"/>
              </w:rPr>
              <w:t xml:space="preserve">Heeft u ervaring met een energiesysteem met </w:t>
            </w:r>
            <w:r w:rsidR="003F31E4">
              <w:rPr>
                <w:rFonts w:cs="Arial"/>
                <w:sz w:val="20"/>
                <w:szCs w:val="20"/>
              </w:rPr>
              <w:t>restwarmte</w:t>
            </w:r>
            <w:r w:rsidR="00E04553">
              <w:rPr>
                <w:rFonts w:cs="Arial"/>
                <w:sz w:val="20"/>
                <w:szCs w:val="20"/>
              </w:rPr>
              <w:t>,</w:t>
            </w:r>
            <w:r w:rsidR="003F31E4">
              <w:rPr>
                <w:rFonts w:cs="Arial"/>
                <w:sz w:val="20"/>
                <w:szCs w:val="20"/>
              </w:rPr>
              <w:t xml:space="preserve"> zoals bijvoorbeeld datawarmte</w:t>
            </w:r>
            <w:r w:rsidR="00E04553">
              <w:rPr>
                <w:rFonts w:cs="Arial"/>
                <w:sz w:val="20"/>
                <w:szCs w:val="20"/>
              </w:rPr>
              <w:t>,</w:t>
            </w:r>
            <w:r w:rsidR="003F31E4">
              <w:rPr>
                <w:rFonts w:cs="Arial"/>
                <w:sz w:val="20"/>
                <w:szCs w:val="20"/>
              </w:rPr>
              <w:t xml:space="preserve"> </w:t>
            </w:r>
            <w:r w:rsidRPr="002F0A53">
              <w:rPr>
                <w:rFonts w:cs="Arial"/>
                <w:sz w:val="20"/>
                <w:szCs w:val="20"/>
              </w:rPr>
              <w:t>exploitatie van bron tot en met levering? Zo ja, voor welke omvang? (aantal m</w:t>
            </w:r>
            <w:r w:rsidRPr="000424AD">
              <w:rPr>
                <w:rFonts w:cs="Arial"/>
                <w:sz w:val="20"/>
                <w:szCs w:val="20"/>
                <w:vertAlign w:val="superscript"/>
              </w:rPr>
              <w:t>2</w:t>
            </w:r>
            <w:r w:rsidRPr="002F0A53">
              <w:rPr>
                <w:rFonts w:cs="Arial"/>
                <w:sz w:val="20"/>
                <w:szCs w:val="20"/>
              </w:rPr>
              <w:t xml:space="preserve"> utilitaire voorzieningen, aantal woningen)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BB9AF" w14:textId="77777777" w:rsidR="001274DC" w:rsidRPr="002F0A53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2F0A53">
              <w:rPr>
                <w:rFonts w:cs="Arial"/>
                <w:sz w:val="20"/>
                <w:szCs w:val="20"/>
              </w:rPr>
              <w:t xml:space="preserve">0 Aantal m2 </w:t>
            </w:r>
            <w:r w:rsidR="003A5E19" w:rsidRPr="002F0A53">
              <w:rPr>
                <w:rFonts w:cs="Arial"/>
                <w:sz w:val="20"/>
                <w:szCs w:val="20"/>
              </w:rPr>
              <w:t>utiliteit</w:t>
            </w:r>
            <w:r w:rsidRPr="002F0A53">
              <w:rPr>
                <w:rFonts w:cs="Arial"/>
                <w:sz w:val="20"/>
                <w:szCs w:val="20"/>
              </w:rPr>
              <w:t xml:space="preserve"> (type)</w:t>
            </w:r>
            <w:r w:rsidRPr="002F0A53">
              <w:rPr>
                <w:rFonts w:cs="Arial"/>
                <w:sz w:val="20"/>
                <w:szCs w:val="20"/>
              </w:rPr>
              <w:br/>
              <w:t>0 Aantal woningen: grondgebonden en gestapeld)</w:t>
            </w:r>
          </w:p>
        </w:tc>
      </w:tr>
      <w:tr w:rsidR="001274DC" w:rsidRPr="002F0A53" w14:paraId="425231E8" w14:textId="77777777" w:rsidTr="00A465BE">
        <w:trPr>
          <w:trHeight w:val="556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980EA" w14:textId="77777777" w:rsidR="001274DC" w:rsidRPr="002F0A53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2F0A53">
              <w:rPr>
                <w:rFonts w:cs="Arial"/>
                <w:sz w:val="20"/>
                <w:szCs w:val="20"/>
              </w:rPr>
              <w:t>B</w:t>
            </w: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33127" w14:textId="77777777" w:rsidR="001274DC" w:rsidRPr="002F0A53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2F0A53">
              <w:rPr>
                <w:rFonts w:cs="Arial"/>
                <w:sz w:val="20"/>
                <w:szCs w:val="20"/>
              </w:rPr>
              <w:t>Beschikt u over een warmteleveringsvergunning?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7C17" w14:textId="77777777" w:rsidR="001274DC" w:rsidRPr="002F0A53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2F0A53">
              <w:rPr>
                <w:rFonts w:cs="Arial"/>
                <w:sz w:val="20"/>
                <w:szCs w:val="20"/>
              </w:rPr>
              <w:t> </w:t>
            </w:r>
          </w:p>
        </w:tc>
      </w:tr>
    </w:tbl>
    <w:p w14:paraId="665169EB" w14:textId="28F34B67" w:rsidR="001274DC" w:rsidRDefault="001274DC" w:rsidP="00FD5005">
      <w:pPr>
        <w:rPr>
          <w:b/>
        </w:rPr>
      </w:pPr>
    </w:p>
    <w:p w14:paraId="18A069B0" w14:textId="5D035269" w:rsidR="008E631B" w:rsidRDefault="008E631B" w:rsidP="00FD5005">
      <w:pPr>
        <w:rPr>
          <w:b/>
        </w:rPr>
      </w:pPr>
    </w:p>
    <w:p w14:paraId="637D7F4D" w14:textId="6089A229" w:rsidR="008E631B" w:rsidRDefault="008E631B" w:rsidP="00FD5005">
      <w:pPr>
        <w:rPr>
          <w:b/>
        </w:rPr>
      </w:pPr>
    </w:p>
    <w:p w14:paraId="1B1EDC08" w14:textId="09EBF048" w:rsidR="008E631B" w:rsidRDefault="008E631B" w:rsidP="00FD5005">
      <w:pPr>
        <w:rPr>
          <w:b/>
        </w:rPr>
      </w:pPr>
    </w:p>
    <w:p w14:paraId="1615319A" w14:textId="45DB19C1" w:rsidR="008E631B" w:rsidRDefault="008E631B" w:rsidP="00FD5005">
      <w:pPr>
        <w:rPr>
          <w:b/>
        </w:rPr>
      </w:pPr>
    </w:p>
    <w:p w14:paraId="0177DB08" w14:textId="07D07A3C" w:rsidR="00A465BE" w:rsidRDefault="00A465BE" w:rsidP="00FD5005">
      <w:pPr>
        <w:rPr>
          <w:b/>
        </w:rPr>
      </w:pPr>
    </w:p>
    <w:p w14:paraId="63EE0EE2" w14:textId="2ECAB66B" w:rsidR="00A465BE" w:rsidRDefault="00A465BE" w:rsidP="00FD5005">
      <w:pPr>
        <w:rPr>
          <w:b/>
        </w:rPr>
      </w:pPr>
    </w:p>
    <w:p w14:paraId="31C5020F" w14:textId="6394D316" w:rsidR="00A465BE" w:rsidRDefault="00A465BE" w:rsidP="00FD5005">
      <w:pPr>
        <w:rPr>
          <w:b/>
        </w:rPr>
      </w:pPr>
    </w:p>
    <w:p w14:paraId="5F72E675" w14:textId="0D16E10B" w:rsidR="00A465BE" w:rsidRDefault="00A465BE" w:rsidP="00FD5005">
      <w:pPr>
        <w:rPr>
          <w:b/>
        </w:rPr>
      </w:pPr>
    </w:p>
    <w:p w14:paraId="41C41413" w14:textId="7BA5E1C2" w:rsidR="00A465BE" w:rsidRDefault="00A465BE" w:rsidP="00FD5005">
      <w:pPr>
        <w:rPr>
          <w:b/>
        </w:rPr>
      </w:pPr>
    </w:p>
    <w:p w14:paraId="25D2B96D" w14:textId="25B04BFB" w:rsidR="00A465BE" w:rsidRDefault="00A465BE" w:rsidP="00FD5005">
      <w:pPr>
        <w:rPr>
          <w:b/>
        </w:rPr>
      </w:pPr>
    </w:p>
    <w:p w14:paraId="775F9580" w14:textId="39E66B26" w:rsidR="00A465BE" w:rsidRDefault="00A465BE" w:rsidP="00FD5005">
      <w:pPr>
        <w:rPr>
          <w:b/>
        </w:rPr>
      </w:pPr>
    </w:p>
    <w:p w14:paraId="57A95630" w14:textId="108E30A1" w:rsidR="00A465BE" w:rsidRDefault="00A465BE" w:rsidP="00FD5005">
      <w:pPr>
        <w:rPr>
          <w:b/>
        </w:rPr>
      </w:pPr>
    </w:p>
    <w:p w14:paraId="39EC4923" w14:textId="1C86AC7A" w:rsidR="00A465BE" w:rsidRDefault="00A465BE" w:rsidP="00FD5005">
      <w:pPr>
        <w:rPr>
          <w:b/>
        </w:rPr>
      </w:pPr>
    </w:p>
    <w:p w14:paraId="759385BB" w14:textId="1653EB86" w:rsidR="00A465BE" w:rsidRDefault="00A465BE" w:rsidP="00FD5005">
      <w:pPr>
        <w:rPr>
          <w:b/>
        </w:rPr>
      </w:pPr>
    </w:p>
    <w:p w14:paraId="2C7F1FBD" w14:textId="4D6ACAC8" w:rsidR="00A465BE" w:rsidRDefault="00A465BE" w:rsidP="00FD5005">
      <w:pPr>
        <w:rPr>
          <w:b/>
        </w:rPr>
      </w:pPr>
    </w:p>
    <w:p w14:paraId="53904CB9" w14:textId="77777777" w:rsidR="008E631B" w:rsidRDefault="008E631B" w:rsidP="00FD5005">
      <w:pPr>
        <w:rPr>
          <w:b/>
        </w:rPr>
      </w:pPr>
    </w:p>
    <w:tbl>
      <w:tblPr>
        <w:tblW w:w="850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1"/>
        <w:gridCol w:w="5144"/>
        <w:gridCol w:w="2910"/>
      </w:tblGrid>
      <w:tr w:rsidR="001274DC" w:rsidRPr="00195040" w14:paraId="0914B648" w14:textId="77777777" w:rsidTr="00A465BE">
        <w:trPr>
          <w:trHeight w:val="151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5C595800" w14:textId="77777777" w:rsidR="001274DC" w:rsidRPr="00195040" w:rsidRDefault="001274DC" w:rsidP="00FD5005">
            <w:pPr>
              <w:spacing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195040">
              <w:rPr>
                <w:rFonts w:cs="Arial"/>
                <w:b/>
                <w:bCs/>
                <w:color w:val="FFFFFF"/>
                <w:sz w:val="18"/>
                <w:szCs w:val="18"/>
              </w:rPr>
              <w:lastRenderedPageBreak/>
              <w:t> </w:t>
            </w:r>
          </w:p>
        </w:tc>
        <w:tc>
          <w:tcPr>
            <w:tcW w:w="5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6A91ECF6" w14:textId="77777777" w:rsidR="000424AD" w:rsidRDefault="001274DC" w:rsidP="00FD5005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C</w:t>
            </w:r>
            <w:r w:rsidRPr="00195040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. </w:t>
            </w:r>
            <w:r w:rsidR="00A36694">
              <w:rPr>
                <w:rFonts w:cs="Arial"/>
                <w:b/>
                <w:bCs/>
                <w:color w:val="FFFFFF"/>
                <w:sz w:val="20"/>
                <w:szCs w:val="20"/>
              </w:rPr>
              <w:t>T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echnisch concept</w:t>
            </w:r>
            <w:r w:rsidR="007A75EF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 </w:t>
            </w:r>
          </w:p>
          <w:p w14:paraId="7B3C87F5" w14:textId="2D75B3BB" w:rsidR="001274DC" w:rsidRPr="00195040" w:rsidRDefault="007A75EF" w:rsidP="00FD5005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(zie </w:t>
            </w:r>
            <w:r w:rsidR="00DB6D82">
              <w:rPr>
                <w:rFonts w:cs="Arial"/>
                <w:b/>
                <w:bCs/>
                <w:color w:val="FFFFFF"/>
                <w:sz w:val="20"/>
                <w:szCs w:val="20"/>
              </w:rPr>
              <w:t>3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.3)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5C38C61A" w14:textId="77777777" w:rsidR="001274DC" w:rsidRPr="00195040" w:rsidRDefault="001274DC" w:rsidP="00FD5005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195040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Antwoorden </w:t>
            </w:r>
          </w:p>
        </w:tc>
      </w:tr>
      <w:tr w:rsidR="001274DC" w:rsidRPr="00195040" w14:paraId="1CF5FA73" w14:textId="77777777" w:rsidTr="00A465BE">
        <w:trPr>
          <w:trHeight w:val="531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18BAB" w14:textId="77777777" w:rsidR="001274DC" w:rsidRPr="00195040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</w:t>
            </w:r>
            <w:r w:rsidRPr="00195040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2312" w14:textId="7B3D75AA" w:rsidR="001274DC" w:rsidRPr="00195040" w:rsidRDefault="00C833D8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Hoe beoordeelt u </w:t>
            </w:r>
            <w:r w:rsidR="00636D5B">
              <w:rPr>
                <w:rFonts w:cs="Arial"/>
                <w:sz w:val="20"/>
                <w:szCs w:val="20"/>
              </w:rPr>
              <w:t>het</w:t>
            </w:r>
            <w:r w:rsidR="001274DC" w:rsidRPr="002C5764">
              <w:rPr>
                <w:rFonts w:cs="Arial"/>
                <w:sz w:val="20"/>
                <w:szCs w:val="20"/>
              </w:rPr>
              <w:t xml:space="preserve"> </w:t>
            </w:r>
            <w:r w:rsidR="0070485D">
              <w:rPr>
                <w:rFonts w:cs="Arial"/>
                <w:sz w:val="20"/>
                <w:szCs w:val="20"/>
              </w:rPr>
              <w:t xml:space="preserve">voorgestelde </w:t>
            </w:r>
            <w:r w:rsidR="00D968DA">
              <w:rPr>
                <w:rFonts w:cs="Arial"/>
                <w:sz w:val="20"/>
                <w:szCs w:val="20"/>
              </w:rPr>
              <w:t>concept</w:t>
            </w:r>
            <w:r>
              <w:rPr>
                <w:rFonts w:cs="Arial"/>
                <w:sz w:val="20"/>
                <w:szCs w:val="20"/>
              </w:rPr>
              <w:t>?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3E6E" w14:textId="77777777" w:rsidR="001274DC" w:rsidRPr="00195040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1274DC" w:rsidRPr="00195040" w14:paraId="5819E286" w14:textId="77777777" w:rsidTr="00A465BE">
        <w:trPr>
          <w:trHeight w:val="56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5C441" w14:textId="77777777" w:rsidR="001274DC" w:rsidRPr="00195040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C2</w:t>
            </w:r>
          </w:p>
        </w:tc>
        <w:tc>
          <w:tcPr>
            <w:tcW w:w="5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A71D" w14:textId="0063B96A" w:rsidR="001274DC" w:rsidRPr="00195040" w:rsidRDefault="001274DC" w:rsidP="00366CDC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2C5764">
              <w:rPr>
                <w:rFonts w:cs="Arial"/>
                <w:sz w:val="20"/>
                <w:szCs w:val="20"/>
              </w:rPr>
              <w:t>Welke kansen</w:t>
            </w:r>
            <w:r>
              <w:rPr>
                <w:rFonts w:cs="Arial"/>
                <w:sz w:val="20"/>
                <w:szCs w:val="20"/>
              </w:rPr>
              <w:t xml:space="preserve"> ziet </w:t>
            </w:r>
            <w:r w:rsidRPr="002C5764">
              <w:rPr>
                <w:rFonts w:cs="Arial"/>
                <w:sz w:val="20"/>
                <w:szCs w:val="20"/>
              </w:rPr>
              <w:t>u</w:t>
            </w:r>
            <w:r w:rsidR="00F46362">
              <w:rPr>
                <w:rFonts w:cs="Arial"/>
                <w:sz w:val="20"/>
                <w:szCs w:val="20"/>
              </w:rPr>
              <w:t xml:space="preserve"> </w:t>
            </w:r>
            <w:r w:rsidR="0070485D">
              <w:rPr>
                <w:rFonts w:cs="Arial"/>
                <w:sz w:val="20"/>
                <w:szCs w:val="20"/>
              </w:rPr>
              <w:t>qua techniek</w:t>
            </w:r>
            <w:r w:rsidR="00E650D5">
              <w:rPr>
                <w:rFonts w:cs="Arial"/>
                <w:sz w:val="20"/>
                <w:szCs w:val="20"/>
              </w:rPr>
              <w:t>?</w:t>
            </w:r>
            <w:r w:rsidR="00E650D5">
              <w:t xml:space="preserve">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451FB" w14:textId="77777777" w:rsidR="001274DC" w:rsidRPr="00195040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1274DC" w:rsidRPr="00195040" w14:paraId="0767EE17" w14:textId="77777777" w:rsidTr="00A465BE">
        <w:trPr>
          <w:trHeight w:val="846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40E6F" w14:textId="77777777" w:rsidR="001274DC" w:rsidRPr="00195040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C3</w:t>
            </w:r>
          </w:p>
        </w:tc>
        <w:tc>
          <w:tcPr>
            <w:tcW w:w="5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1A7F9" w14:textId="60F1268B" w:rsidR="00F62CED" w:rsidRDefault="00A502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Wat heeft u nodig om gedurende de aanbesteding </w:t>
            </w:r>
            <w:r w:rsidR="00DE373E">
              <w:rPr>
                <w:rFonts w:cs="Arial"/>
                <w:sz w:val="20"/>
                <w:szCs w:val="20"/>
              </w:rPr>
              <w:t xml:space="preserve">om </w:t>
            </w:r>
            <w:r>
              <w:rPr>
                <w:rFonts w:cs="Arial"/>
                <w:sz w:val="20"/>
                <w:szCs w:val="20"/>
              </w:rPr>
              <w:t>de kansen van datacenters goed te kunnen beoordelen</w:t>
            </w:r>
            <w:r w:rsidR="001274DC">
              <w:rPr>
                <w:rFonts w:cs="Arial"/>
                <w:sz w:val="20"/>
                <w:szCs w:val="20"/>
              </w:rPr>
              <w:t>?</w:t>
            </w:r>
            <w:r w:rsidR="009D2480">
              <w:rPr>
                <w:rFonts w:cs="Arial"/>
                <w:sz w:val="20"/>
                <w:szCs w:val="20"/>
              </w:rPr>
              <w:t xml:space="preserve"> </w:t>
            </w:r>
          </w:p>
          <w:p w14:paraId="407ABDC6" w14:textId="4926BB06" w:rsidR="001274DC" w:rsidRPr="002C5764" w:rsidRDefault="009D2480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Is hier extra input vanuit de </w:t>
            </w:r>
            <w:r w:rsidR="00E04553">
              <w:rPr>
                <w:rFonts w:cs="Arial"/>
                <w:sz w:val="20"/>
                <w:szCs w:val="20"/>
              </w:rPr>
              <w:t>g</w:t>
            </w:r>
            <w:r>
              <w:rPr>
                <w:rFonts w:cs="Arial"/>
                <w:sz w:val="20"/>
                <w:szCs w:val="20"/>
              </w:rPr>
              <w:t>emeente voor noodzakelijk?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F1BBD" w14:textId="77777777" w:rsidR="001274DC" w:rsidRPr="00195040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70485D" w:rsidRPr="00195040" w14:paraId="66D3E21F" w14:textId="77777777" w:rsidTr="00A465BE">
        <w:trPr>
          <w:trHeight w:val="90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5A652" w14:textId="77777777" w:rsidR="0070485D" w:rsidRDefault="0070485D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C4</w:t>
            </w:r>
          </w:p>
        </w:tc>
        <w:tc>
          <w:tcPr>
            <w:tcW w:w="5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3C5A1" w14:textId="77777777" w:rsidR="00182969" w:rsidRDefault="00F16887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De gemeente is voornemens </w:t>
            </w:r>
            <w:r w:rsidR="001B073F">
              <w:rPr>
                <w:rFonts w:cs="Arial"/>
                <w:sz w:val="20"/>
                <w:szCs w:val="20"/>
              </w:rPr>
              <w:t>het ontwerp</w:t>
            </w:r>
            <w:r w:rsidR="00182969">
              <w:rPr>
                <w:rFonts w:cs="Arial"/>
                <w:sz w:val="20"/>
                <w:szCs w:val="20"/>
              </w:rPr>
              <w:t xml:space="preserve"> </w:t>
            </w:r>
            <w:r w:rsidR="00485799">
              <w:rPr>
                <w:rFonts w:cs="Arial"/>
                <w:sz w:val="20"/>
                <w:szCs w:val="20"/>
              </w:rPr>
              <w:t xml:space="preserve">functioneel </w:t>
            </w:r>
            <w:r w:rsidR="00106B13">
              <w:rPr>
                <w:rFonts w:cs="Arial"/>
                <w:sz w:val="20"/>
                <w:szCs w:val="20"/>
              </w:rPr>
              <w:t>uit</w:t>
            </w:r>
            <w:r w:rsidR="001B073F">
              <w:rPr>
                <w:rFonts w:cs="Arial"/>
                <w:sz w:val="20"/>
                <w:szCs w:val="20"/>
              </w:rPr>
              <w:t xml:space="preserve"> te </w:t>
            </w:r>
            <w:r w:rsidR="00182969">
              <w:rPr>
                <w:rFonts w:cs="Arial"/>
                <w:sz w:val="20"/>
                <w:szCs w:val="20"/>
              </w:rPr>
              <w:t>vragen</w:t>
            </w:r>
            <w:r w:rsidR="00106B13">
              <w:rPr>
                <w:rFonts w:cs="Arial"/>
                <w:sz w:val="20"/>
                <w:szCs w:val="20"/>
              </w:rPr>
              <w:t xml:space="preserve">. </w:t>
            </w:r>
            <w:r w:rsidR="0005727E">
              <w:rPr>
                <w:rFonts w:cs="Arial"/>
                <w:sz w:val="20"/>
                <w:szCs w:val="20"/>
              </w:rPr>
              <w:t>Inschrijvers dienen dit</w:t>
            </w:r>
            <w:r w:rsidR="008C6288">
              <w:rPr>
                <w:rFonts w:cs="Arial"/>
                <w:sz w:val="20"/>
                <w:szCs w:val="20"/>
              </w:rPr>
              <w:t xml:space="preserve"> vervolgens</w:t>
            </w:r>
            <w:r w:rsidR="0005727E">
              <w:rPr>
                <w:rFonts w:cs="Arial"/>
                <w:sz w:val="20"/>
                <w:szCs w:val="20"/>
              </w:rPr>
              <w:t xml:space="preserve"> af te prijzen</w:t>
            </w:r>
            <w:r w:rsidR="00182969">
              <w:rPr>
                <w:rFonts w:cs="Arial"/>
                <w:sz w:val="20"/>
                <w:szCs w:val="20"/>
              </w:rPr>
              <w:t xml:space="preserve"> </w:t>
            </w:r>
            <w:r w:rsidR="008C6288">
              <w:rPr>
                <w:rFonts w:cs="Arial"/>
                <w:sz w:val="20"/>
                <w:szCs w:val="20"/>
              </w:rPr>
              <w:t>als onderdeel van een aanbesteding op basis van</w:t>
            </w:r>
            <w:r w:rsidR="008B1CED">
              <w:rPr>
                <w:rFonts w:cs="Arial"/>
                <w:sz w:val="20"/>
                <w:szCs w:val="20"/>
              </w:rPr>
              <w:t xml:space="preserve"> beste prijs-kwaliteitsverhouding (B</w:t>
            </w:r>
            <w:r w:rsidR="008C6288">
              <w:rPr>
                <w:rFonts w:cs="Arial"/>
                <w:sz w:val="20"/>
                <w:szCs w:val="20"/>
              </w:rPr>
              <w:t>PKV)</w:t>
            </w:r>
            <w:r w:rsidR="0005727E">
              <w:rPr>
                <w:rFonts w:cs="Arial"/>
                <w:sz w:val="20"/>
                <w:szCs w:val="20"/>
              </w:rPr>
              <w:t>.</w:t>
            </w:r>
          </w:p>
          <w:p w14:paraId="50780999" w14:textId="242DE12A" w:rsidR="00485799" w:rsidRDefault="0005727E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="00106B13">
              <w:rPr>
                <w:rFonts w:cs="Arial"/>
                <w:sz w:val="20"/>
                <w:szCs w:val="20"/>
              </w:rPr>
              <w:t xml:space="preserve"> </w:t>
            </w:r>
          </w:p>
          <w:p w14:paraId="746A79F1" w14:textId="73EF72AF" w:rsidR="0070485D" w:rsidRDefault="0070485D" w:rsidP="00A465BE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Tot hoe ver moet het ontwerp </w:t>
            </w:r>
            <w:r w:rsidR="009D2480">
              <w:rPr>
                <w:rFonts w:cs="Arial"/>
                <w:sz w:val="20"/>
                <w:szCs w:val="20"/>
              </w:rPr>
              <w:t xml:space="preserve">uitgewerkt zijn </w:t>
            </w:r>
            <w:r w:rsidR="00D14E0A">
              <w:rPr>
                <w:rFonts w:cs="Arial"/>
                <w:sz w:val="20"/>
                <w:szCs w:val="20"/>
              </w:rPr>
              <w:t>voor d</w:t>
            </w:r>
            <w:r w:rsidR="009D2480">
              <w:rPr>
                <w:rFonts w:cs="Arial"/>
                <w:sz w:val="20"/>
                <w:szCs w:val="20"/>
              </w:rPr>
              <w:t>e aanbesteding</w:t>
            </w:r>
            <w:r>
              <w:rPr>
                <w:rFonts w:cs="Arial"/>
                <w:sz w:val="20"/>
                <w:szCs w:val="20"/>
              </w:rPr>
              <w:t xml:space="preserve">? </w:t>
            </w:r>
            <w:r w:rsidR="00182969">
              <w:rPr>
                <w:rFonts w:cs="Arial"/>
                <w:sz w:val="20"/>
                <w:szCs w:val="20"/>
              </w:rPr>
              <w:t xml:space="preserve">PvE, </w:t>
            </w:r>
            <w:r>
              <w:rPr>
                <w:rFonts w:cs="Arial"/>
                <w:sz w:val="20"/>
                <w:szCs w:val="20"/>
              </w:rPr>
              <w:t>SO, VO?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8B3A" w14:textId="77777777" w:rsidR="0070485D" w:rsidRPr="00195040" w:rsidRDefault="0070485D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7232B3" w:rsidRPr="00195040" w14:paraId="2D6E6BFC" w14:textId="77777777" w:rsidTr="00A465BE">
        <w:trPr>
          <w:trHeight w:val="90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6A5FC" w14:textId="6A1DC713" w:rsidR="007232B3" w:rsidRDefault="00F62CED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C5</w:t>
            </w:r>
          </w:p>
        </w:tc>
        <w:tc>
          <w:tcPr>
            <w:tcW w:w="5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AB5DF" w14:textId="4C111BA1" w:rsidR="007232B3" w:rsidRDefault="00C96409" w:rsidP="00C96409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Is</w:t>
            </w:r>
            <w:r w:rsidR="007232B3">
              <w:rPr>
                <w:rFonts w:cs="Arial"/>
                <w:sz w:val="20"/>
                <w:szCs w:val="20"/>
              </w:rPr>
              <w:t xml:space="preserve"> 15 jaar garantstelling</w:t>
            </w:r>
            <w:r w:rsidR="00E04553">
              <w:rPr>
                <w:rFonts w:cs="Arial"/>
                <w:sz w:val="20"/>
                <w:szCs w:val="20"/>
              </w:rPr>
              <w:t xml:space="preserve"> voor levering van datawarmte</w:t>
            </w:r>
            <w:r w:rsidR="007232B3">
              <w:rPr>
                <w:rFonts w:cs="Arial"/>
                <w:sz w:val="20"/>
                <w:szCs w:val="20"/>
              </w:rPr>
              <w:t xml:space="preserve"> voldoende voor exploitatie?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0197B" w14:textId="77777777" w:rsidR="007232B3" w:rsidRPr="00195040" w:rsidRDefault="007232B3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7232B3" w:rsidRPr="00195040" w14:paraId="278AC03B" w14:textId="77777777" w:rsidTr="00A465BE">
        <w:trPr>
          <w:trHeight w:val="887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17665" w14:textId="0F102019" w:rsidR="007232B3" w:rsidRDefault="00F62CED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C6</w:t>
            </w:r>
          </w:p>
        </w:tc>
        <w:tc>
          <w:tcPr>
            <w:tcW w:w="5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7BDFD" w14:textId="5A58F035" w:rsidR="007232B3" w:rsidRDefault="007232B3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0A4889">
              <w:rPr>
                <w:rFonts w:cs="Arial"/>
                <w:sz w:val="20"/>
                <w:szCs w:val="20"/>
              </w:rPr>
              <w:t>Hoe ziet u de piek</w:t>
            </w:r>
            <w:r w:rsidR="00763B3D">
              <w:rPr>
                <w:rFonts w:cs="Arial"/>
                <w:sz w:val="20"/>
                <w:szCs w:val="20"/>
              </w:rPr>
              <w:t>/</w:t>
            </w:r>
            <w:r w:rsidRPr="000A4889">
              <w:rPr>
                <w:rFonts w:cs="Arial"/>
                <w:sz w:val="20"/>
                <w:szCs w:val="20"/>
              </w:rPr>
              <w:t>back-up voorziening ten opzichte van de databron?</w:t>
            </w:r>
            <w:r w:rsidR="00763B3D">
              <w:rPr>
                <w:rFonts w:cs="Arial"/>
                <w:sz w:val="20"/>
                <w:szCs w:val="20"/>
              </w:rPr>
              <w:t xml:space="preserve"> Er moet immers te allen tijde duurzame warmte geleverd kunnen worden, ook bij kortstondige uitval van het datacenter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1FFB0" w14:textId="77777777" w:rsidR="007232B3" w:rsidRPr="00195040" w:rsidRDefault="007232B3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B8115B" w:rsidRPr="00195040" w14:paraId="524232EA" w14:textId="77777777" w:rsidTr="00AB38A9">
        <w:trPr>
          <w:trHeight w:val="887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6B50F" w14:textId="4925F5CB" w:rsidR="00B8115B" w:rsidRDefault="00B8115B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</w:t>
            </w:r>
            <w:r w:rsidR="00BB7542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CC1DD" w14:textId="5E616B7B" w:rsidR="00B8115B" w:rsidRPr="000A4889" w:rsidRDefault="00B8115B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Welke tijdelijke maatregelen voorziet u ter overbrugging van de tijd tot realisatie levering datawarmte?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61BB7" w14:textId="77777777" w:rsidR="00B8115B" w:rsidRPr="00195040" w:rsidRDefault="00B8115B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70485D" w:rsidRPr="00195040" w14:paraId="0E861694" w14:textId="77777777" w:rsidTr="00A465BE">
        <w:trPr>
          <w:trHeight w:val="90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D613E" w14:textId="3D5062C4" w:rsidR="0070485D" w:rsidRDefault="0070485D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</w:t>
            </w:r>
            <w:r w:rsidR="00BB7542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837C7" w14:textId="1CFFCC24" w:rsidR="0070485D" w:rsidRDefault="0070485D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Hoe </w:t>
            </w:r>
            <w:r w:rsidR="009D2480">
              <w:rPr>
                <w:rFonts w:cs="Arial"/>
                <w:sz w:val="20"/>
                <w:szCs w:val="20"/>
              </w:rPr>
              <w:t>kijkt u</w:t>
            </w:r>
            <w:r>
              <w:rPr>
                <w:rFonts w:cs="Arial"/>
                <w:sz w:val="20"/>
                <w:szCs w:val="20"/>
              </w:rPr>
              <w:t xml:space="preserve"> aan tegen het op voorhand plaatsen van afsluiters</w:t>
            </w:r>
            <w:r w:rsidR="00763B3D">
              <w:rPr>
                <w:rFonts w:cs="Arial"/>
                <w:sz w:val="20"/>
                <w:szCs w:val="20"/>
              </w:rPr>
              <w:t xml:space="preserve"> (T-stukken)</w:t>
            </w:r>
            <w:r>
              <w:rPr>
                <w:rFonts w:cs="Arial"/>
                <w:sz w:val="20"/>
                <w:szCs w:val="20"/>
              </w:rPr>
              <w:t xml:space="preserve"> voor toekomstige afnemers?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0A63B" w14:textId="77777777" w:rsidR="0070485D" w:rsidRPr="00195040" w:rsidRDefault="0070485D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BF4498" w:rsidRPr="00195040" w14:paraId="22DB9E93" w14:textId="77777777" w:rsidTr="00A465BE">
        <w:trPr>
          <w:trHeight w:val="1278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402FF" w14:textId="3D42DAD6" w:rsidR="00BF4498" w:rsidRDefault="00C40819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</w:t>
            </w:r>
            <w:r w:rsidR="00162D9A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5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F25F9" w14:textId="35F22FA8" w:rsidR="00BF4498" w:rsidRPr="00BF4498" w:rsidRDefault="00A57CCE" w:rsidP="00BF4498">
            <w:pPr>
              <w:spacing w:line="240" w:lineRule="auto"/>
              <w:rPr>
                <w:rFonts w:cs="Arial"/>
                <w:bCs/>
                <w:iCs/>
                <w:sz w:val="20"/>
                <w:szCs w:val="20"/>
              </w:rPr>
            </w:pPr>
            <w:r>
              <w:rPr>
                <w:rFonts w:cs="Arial"/>
                <w:bCs/>
                <w:iCs/>
                <w:sz w:val="20"/>
                <w:szCs w:val="20"/>
              </w:rPr>
              <w:t>Z</w:t>
            </w:r>
            <w:r w:rsidR="00BF4498" w:rsidRPr="00BF4498">
              <w:rPr>
                <w:rFonts w:cs="Arial"/>
                <w:bCs/>
                <w:iCs/>
                <w:sz w:val="20"/>
                <w:szCs w:val="20"/>
              </w:rPr>
              <w:t>ou dit systeem kunnen concurreren met een drycooler? (waarom wel/niet?)</w:t>
            </w:r>
          </w:p>
          <w:p w14:paraId="5573AF20" w14:textId="642F0FE4" w:rsidR="00BF4498" w:rsidRDefault="00BF4498" w:rsidP="00BF4498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BF4498">
              <w:rPr>
                <w:rFonts w:cs="Arial"/>
                <w:bCs/>
                <w:iCs/>
                <w:sz w:val="20"/>
                <w:szCs w:val="20"/>
              </w:rPr>
              <w:t>Zo niet: wat zou de Gemeente moeten doen</w:t>
            </w:r>
            <w:r w:rsidR="0005338B">
              <w:rPr>
                <w:rFonts w:cs="Arial"/>
                <w:bCs/>
                <w:iCs/>
                <w:sz w:val="20"/>
                <w:szCs w:val="20"/>
              </w:rPr>
              <w:t>?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24B32" w14:textId="77777777" w:rsidR="00BF4498" w:rsidRPr="00195040" w:rsidRDefault="00BF4498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E155CD" w:rsidRPr="00195040" w14:paraId="610832D1" w14:textId="77777777" w:rsidTr="00A465BE">
        <w:trPr>
          <w:trHeight w:val="111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D1905" w14:textId="6145AF7E" w:rsidR="00E155CD" w:rsidRDefault="00E155CD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</w:t>
            </w:r>
            <w:r w:rsidR="00162D9A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8D0E" w14:textId="3742873A" w:rsidR="00E155CD" w:rsidRPr="00BF4498" w:rsidRDefault="00E155CD" w:rsidP="00BF4498">
            <w:pPr>
              <w:spacing w:line="240" w:lineRule="auto"/>
              <w:rPr>
                <w:rFonts w:cs="Arial"/>
                <w:bCs/>
                <w:iCs/>
                <w:sz w:val="20"/>
                <w:szCs w:val="20"/>
              </w:rPr>
            </w:pPr>
            <w:r w:rsidRPr="00E155CD">
              <w:rPr>
                <w:rFonts w:cs="Arial"/>
                <w:bCs/>
                <w:iCs/>
                <w:sz w:val="20"/>
                <w:szCs w:val="20"/>
              </w:rPr>
              <w:t xml:space="preserve">U moet zelf de </w:t>
            </w:r>
            <w:r w:rsidR="00AB38A9" w:rsidRPr="00E155CD">
              <w:rPr>
                <w:rFonts w:cs="Arial"/>
                <w:bCs/>
                <w:iCs/>
                <w:sz w:val="20"/>
                <w:szCs w:val="20"/>
              </w:rPr>
              <w:t>wen</w:t>
            </w:r>
            <w:r w:rsidR="00AB38A9">
              <w:rPr>
                <w:rFonts w:cs="Arial"/>
                <w:bCs/>
                <w:iCs/>
                <w:sz w:val="20"/>
                <w:szCs w:val="20"/>
              </w:rPr>
              <w:t>s</w:t>
            </w:r>
            <w:r w:rsidR="00AB38A9" w:rsidRPr="00E155CD">
              <w:rPr>
                <w:rFonts w:cs="Arial"/>
                <w:bCs/>
                <w:iCs/>
                <w:sz w:val="20"/>
                <w:szCs w:val="20"/>
              </w:rPr>
              <w:t xml:space="preserve"> tracé</w:t>
            </w:r>
            <w:r w:rsidRPr="00E155CD">
              <w:rPr>
                <w:rFonts w:cs="Arial"/>
                <w:bCs/>
                <w:iCs/>
                <w:sz w:val="20"/>
                <w:szCs w:val="20"/>
              </w:rPr>
              <w:t xml:space="preserve"> procedure doorlopen. Hoe kijkt u aan tegen complexiteit, welke  risico’s voorziet u?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0FEB6" w14:textId="77777777" w:rsidR="00E155CD" w:rsidRPr="00195040" w:rsidRDefault="00E155CD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7FF48751" w14:textId="77777777" w:rsidR="001274DC" w:rsidRDefault="001274DC" w:rsidP="00FD5005">
      <w:pPr>
        <w:rPr>
          <w:b/>
        </w:rPr>
      </w:pPr>
    </w:p>
    <w:p w14:paraId="521AA799" w14:textId="7B972FFC" w:rsidR="00C40819" w:rsidRDefault="00C40819" w:rsidP="00FD5005">
      <w:pPr>
        <w:rPr>
          <w:b/>
        </w:rPr>
      </w:pPr>
    </w:p>
    <w:p w14:paraId="7218CCA2" w14:textId="7B6DAA34" w:rsidR="00366CDC" w:rsidRDefault="00366CDC" w:rsidP="00FD5005">
      <w:pPr>
        <w:rPr>
          <w:b/>
        </w:rPr>
      </w:pPr>
    </w:p>
    <w:p w14:paraId="392773EB" w14:textId="27353FE5" w:rsidR="00366CDC" w:rsidRDefault="00366CDC" w:rsidP="00FD5005">
      <w:pPr>
        <w:rPr>
          <w:b/>
        </w:rPr>
      </w:pPr>
    </w:p>
    <w:p w14:paraId="40E10809" w14:textId="02914828" w:rsidR="00366CDC" w:rsidRDefault="00366CDC" w:rsidP="00FD5005">
      <w:pPr>
        <w:rPr>
          <w:b/>
        </w:rPr>
      </w:pPr>
    </w:p>
    <w:p w14:paraId="1A89DE0E" w14:textId="55A253CA" w:rsidR="00366CDC" w:rsidRDefault="00366CDC" w:rsidP="00FD5005">
      <w:pPr>
        <w:rPr>
          <w:b/>
        </w:rPr>
      </w:pPr>
    </w:p>
    <w:p w14:paraId="4F754F83" w14:textId="728329F2" w:rsidR="00366CDC" w:rsidRDefault="00366CDC" w:rsidP="00FD5005">
      <w:pPr>
        <w:rPr>
          <w:b/>
        </w:rPr>
      </w:pPr>
    </w:p>
    <w:p w14:paraId="2CED211A" w14:textId="77777777" w:rsidR="00366CDC" w:rsidRDefault="00366CDC" w:rsidP="00FD5005">
      <w:pPr>
        <w:rPr>
          <w:b/>
        </w:rPr>
      </w:pPr>
    </w:p>
    <w:tbl>
      <w:tblPr>
        <w:tblW w:w="850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5128"/>
        <w:gridCol w:w="2910"/>
      </w:tblGrid>
      <w:tr w:rsidR="001274DC" w:rsidRPr="00195040" w14:paraId="7EC54A70" w14:textId="77777777" w:rsidTr="00366CDC">
        <w:trPr>
          <w:trHeight w:val="151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67359BD1" w14:textId="77777777" w:rsidR="001274DC" w:rsidRPr="00195040" w:rsidRDefault="001274DC" w:rsidP="00FD5005">
            <w:pPr>
              <w:spacing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195040">
              <w:rPr>
                <w:rFonts w:cs="Arial"/>
                <w:b/>
                <w:bCs/>
                <w:color w:val="FFFFFF"/>
                <w:sz w:val="18"/>
                <w:szCs w:val="18"/>
              </w:rPr>
              <w:lastRenderedPageBreak/>
              <w:t> </w:t>
            </w:r>
          </w:p>
        </w:tc>
        <w:tc>
          <w:tcPr>
            <w:tcW w:w="5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4955A601" w14:textId="77777777" w:rsidR="00A744E2" w:rsidRDefault="00D968DA" w:rsidP="00FD5005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D</w:t>
            </w:r>
            <w:r w:rsidR="001274DC" w:rsidRPr="00195040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. 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Inkoop: </w:t>
            </w:r>
            <w:r w:rsidR="00A36694">
              <w:rPr>
                <w:rFonts w:cs="Arial"/>
                <w:b/>
                <w:bCs/>
                <w:color w:val="FFFFFF"/>
                <w:sz w:val="20"/>
                <w:szCs w:val="20"/>
              </w:rPr>
              <w:t>aanbesteding</w:t>
            </w:r>
            <w:r w:rsidR="007A75EF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 </w:t>
            </w:r>
          </w:p>
          <w:p w14:paraId="4F0B6A1A" w14:textId="155DC4DA" w:rsidR="001274DC" w:rsidRPr="00195040" w:rsidRDefault="00A744E2" w:rsidP="00FD5005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(zie 4)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03F23AC5" w14:textId="77777777" w:rsidR="001274DC" w:rsidRPr="00195040" w:rsidRDefault="001274DC" w:rsidP="00FD5005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195040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Antwoorden </w:t>
            </w:r>
          </w:p>
        </w:tc>
      </w:tr>
      <w:tr w:rsidR="001274DC" w:rsidRPr="00195040" w14:paraId="1700F862" w14:textId="77777777" w:rsidTr="00366CDC">
        <w:trPr>
          <w:trHeight w:val="1052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5B7B3" w14:textId="77777777" w:rsidR="001274DC" w:rsidRPr="00195040" w:rsidRDefault="00A015D1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</w:t>
            </w:r>
            <w:r w:rsidR="001274DC" w:rsidRPr="00195040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4889" w14:textId="79519AA6" w:rsidR="001274DC" w:rsidRPr="00195040" w:rsidRDefault="00A502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A502DC">
              <w:rPr>
                <w:rFonts w:cs="Arial"/>
                <w:sz w:val="20"/>
                <w:szCs w:val="20"/>
              </w:rPr>
              <w:t xml:space="preserve">Wat heeft u </w:t>
            </w:r>
            <w:r w:rsidR="00B8018A">
              <w:rPr>
                <w:rFonts w:cs="Arial"/>
                <w:sz w:val="20"/>
                <w:szCs w:val="20"/>
              </w:rPr>
              <w:t xml:space="preserve">minimaal </w:t>
            </w:r>
            <w:r w:rsidRPr="00A502DC">
              <w:rPr>
                <w:rFonts w:cs="Arial"/>
                <w:sz w:val="20"/>
                <w:szCs w:val="20"/>
              </w:rPr>
              <w:t xml:space="preserve">nodig om, in het geval van een concessieaanbesteding, een </w:t>
            </w:r>
            <w:r w:rsidR="00277AF9">
              <w:rPr>
                <w:rFonts w:cs="Arial"/>
                <w:sz w:val="20"/>
                <w:szCs w:val="20"/>
              </w:rPr>
              <w:t xml:space="preserve">inschrijving </w:t>
            </w:r>
            <w:r w:rsidRPr="00A502DC">
              <w:rPr>
                <w:rFonts w:cs="Arial"/>
                <w:sz w:val="20"/>
                <w:szCs w:val="20"/>
              </w:rPr>
              <w:t>te kunnen doen?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2E793" w14:textId="77777777" w:rsidR="001274DC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  <w:p w14:paraId="6E56E1C0" w14:textId="77777777" w:rsidR="00C40819" w:rsidRDefault="00C40819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  <w:p w14:paraId="525CD779" w14:textId="77777777" w:rsidR="00C40819" w:rsidRDefault="00C40819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  <w:p w14:paraId="365C8903" w14:textId="078AFD38" w:rsidR="00C40819" w:rsidRPr="00195040" w:rsidRDefault="00C40819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E2A99" w:rsidRPr="00195040" w14:paraId="06EBD32E" w14:textId="77777777" w:rsidTr="00366CDC">
        <w:trPr>
          <w:trHeight w:val="909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5753C" w14:textId="4102A349" w:rsidR="00DE2A99" w:rsidRDefault="00162D9A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D2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F4A06" w14:textId="686204C5" w:rsidR="00736043" w:rsidRPr="00A502DC" w:rsidRDefault="00E92880" w:rsidP="00E92880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Kent u vergelijkbare </w:t>
            </w:r>
            <w:r w:rsidR="00ED39D4">
              <w:rPr>
                <w:rFonts w:cs="Arial"/>
                <w:sz w:val="20"/>
                <w:szCs w:val="20"/>
              </w:rPr>
              <w:t>energieten</w:t>
            </w:r>
            <w:r w:rsidR="00B475DA">
              <w:rPr>
                <w:rFonts w:cs="Arial"/>
                <w:sz w:val="20"/>
                <w:szCs w:val="20"/>
              </w:rPr>
              <w:t xml:space="preserve">ders </w:t>
            </w:r>
            <w:r w:rsidR="00DE2A99">
              <w:rPr>
                <w:rFonts w:cs="Arial"/>
                <w:sz w:val="20"/>
                <w:szCs w:val="20"/>
              </w:rPr>
              <w:t xml:space="preserve">in NL die naar uw idee geslaagd zijn, en waarvan </w:t>
            </w:r>
            <w:r w:rsidR="00B475DA">
              <w:rPr>
                <w:rFonts w:cs="Arial"/>
                <w:sz w:val="20"/>
                <w:szCs w:val="20"/>
              </w:rPr>
              <w:t xml:space="preserve">de gemeente Amsterdam </w:t>
            </w:r>
            <w:r w:rsidR="00736043">
              <w:rPr>
                <w:rFonts w:cs="Arial"/>
                <w:sz w:val="20"/>
                <w:szCs w:val="20"/>
              </w:rPr>
              <w:t>zou kunnen leren?</w:t>
            </w:r>
            <w:r w:rsidR="00AB38A9">
              <w:rPr>
                <w:rFonts w:cs="Arial"/>
                <w:sz w:val="20"/>
                <w:szCs w:val="20"/>
              </w:rPr>
              <w:t xml:space="preserve"> Zo ja, welke?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7B01B" w14:textId="77777777" w:rsidR="00DE2A99" w:rsidRPr="00195040" w:rsidRDefault="00DE2A99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A015D1" w:rsidRPr="00195040" w14:paraId="7E3C07C5" w14:textId="77777777" w:rsidTr="00366CDC">
        <w:trPr>
          <w:trHeight w:val="90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1373F" w14:textId="1585B3B3" w:rsidR="00A015D1" w:rsidRDefault="00A015D1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</w:t>
            </w:r>
            <w:r w:rsidR="00162D9A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133D1" w14:textId="05AD1EE2" w:rsidR="00A015D1" w:rsidRDefault="00A015D1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Op welke wijze zouden ontwikkelaars </w:t>
            </w:r>
            <w:r w:rsidR="00736043">
              <w:rPr>
                <w:rFonts w:cs="Arial"/>
                <w:sz w:val="20"/>
                <w:szCs w:val="20"/>
              </w:rPr>
              <w:t xml:space="preserve">en afnemers </w:t>
            </w:r>
            <w:r>
              <w:rPr>
                <w:rFonts w:cs="Arial"/>
                <w:sz w:val="20"/>
                <w:szCs w:val="20"/>
              </w:rPr>
              <w:t>betrokken kunnen worden gedurende de aanbesteding?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7C20B" w14:textId="77777777" w:rsidR="00A015D1" w:rsidRPr="00195040" w:rsidRDefault="00A015D1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1274DC" w:rsidRPr="00195040" w14:paraId="576CDB31" w14:textId="77777777" w:rsidTr="00366CDC">
        <w:trPr>
          <w:trHeight w:val="90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3005C" w14:textId="006EC94C" w:rsidR="001274DC" w:rsidRPr="00195040" w:rsidRDefault="00A015D1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</w:t>
            </w:r>
            <w:r w:rsidR="00162D9A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A38F" w14:textId="1E6C6DDD" w:rsidR="001274DC" w:rsidRPr="002C5764" w:rsidRDefault="00824F46" w:rsidP="00366CDC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De </w:t>
            </w:r>
            <w:r w:rsidR="00B8018A">
              <w:rPr>
                <w:rFonts w:cs="Arial"/>
                <w:sz w:val="20"/>
                <w:szCs w:val="20"/>
              </w:rPr>
              <w:t>contractduur datawarmte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132574">
              <w:rPr>
                <w:rFonts w:cs="Arial"/>
                <w:sz w:val="20"/>
                <w:szCs w:val="20"/>
              </w:rPr>
              <w:t xml:space="preserve">ingeval van AM7 </w:t>
            </w:r>
            <w:r>
              <w:rPr>
                <w:rFonts w:cs="Arial"/>
                <w:sz w:val="20"/>
                <w:szCs w:val="20"/>
              </w:rPr>
              <w:t xml:space="preserve">wordt </w:t>
            </w:r>
            <w:r w:rsidR="00B8018A">
              <w:rPr>
                <w:rFonts w:cs="Arial"/>
                <w:sz w:val="20"/>
                <w:szCs w:val="20"/>
              </w:rPr>
              <w:t>15 jaar</w:t>
            </w:r>
            <w:r w:rsidR="00132574">
              <w:rPr>
                <w:rFonts w:cs="Arial"/>
                <w:sz w:val="20"/>
                <w:szCs w:val="20"/>
              </w:rPr>
              <w:t xml:space="preserve"> (voorstel Equinix)</w:t>
            </w:r>
            <w:r w:rsidR="00B8018A">
              <w:rPr>
                <w:rFonts w:cs="Arial"/>
                <w:sz w:val="20"/>
                <w:szCs w:val="20"/>
              </w:rPr>
              <w:t xml:space="preserve">. </w:t>
            </w:r>
            <w:r w:rsidR="00E822EA">
              <w:rPr>
                <w:rFonts w:cs="Arial"/>
                <w:sz w:val="20"/>
                <w:szCs w:val="20"/>
              </w:rPr>
              <w:t>Gelet hierop, wat zou u wensen zijn voor de</w:t>
            </w:r>
            <w:r w:rsidR="007B0F3B">
              <w:rPr>
                <w:rFonts w:cs="Arial"/>
                <w:sz w:val="20"/>
                <w:szCs w:val="20"/>
              </w:rPr>
              <w:t xml:space="preserve"> duur van de</w:t>
            </w:r>
            <w:r w:rsidR="00E822EA">
              <w:rPr>
                <w:rFonts w:cs="Arial"/>
                <w:sz w:val="20"/>
                <w:szCs w:val="20"/>
              </w:rPr>
              <w:t xml:space="preserve"> </w:t>
            </w:r>
            <w:r w:rsidR="00210049">
              <w:rPr>
                <w:rFonts w:cs="Arial"/>
                <w:sz w:val="20"/>
                <w:szCs w:val="20"/>
              </w:rPr>
              <w:t>c</w:t>
            </w:r>
            <w:r w:rsidR="00E822EA">
              <w:rPr>
                <w:rFonts w:cs="Arial"/>
                <w:sz w:val="20"/>
                <w:szCs w:val="20"/>
              </w:rPr>
              <w:t>oncessieovereenkomst</w:t>
            </w:r>
            <w:r w:rsidR="007B0F3B">
              <w:rPr>
                <w:rFonts w:cs="Arial"/>
                <w:sz w:val="20"/>
                <w:szCs w:val="20"/>
              </w:rPr>
              <w:t>: 15 jaar</w:t>
            </w:r>
            <w:r w:rsidR="00736043">
              <w:rPr>
                <w:rFonts w:cs="Arial"/>
                <w:sz w:val="20"/>
                <w:szCs w:val="20"/>
              </w:rPr>
              <w:t xml:space="preserve"> of </w:t>
            </w:r>
            <w:r w:rsidR="007B0F3B">
              <w:rPr>
                <w:rFonts w:cs="Arial"/>
                <w:sz w:val="20"/>
                <w:szCs w:val="20"/>
              </w:rPr>
              <w:t>30 jaar</w:t>
            </w:r>
            <w:r w:rsidR="00736043">
              <w:rPr>
                <w:rFonts w:cs="Arial"/>
                <w:sz w:val="20"/>
                <w:szCs w:val="20"/>
              </w:rPr>
              <w:t>. O</w:t>
            </w:r>
            <w:r w:rsidR="007B0F3B">
              <w:rPr>
                <w:rFonts w:cs="Arial"/>
                <w:sz w:val="20"/>
                <w:szCs w:val="20"/>
              </w:rPr>
              <w:t xml:space="preserve">f anders?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9280" w14:textId="77777777" w:rsidR="001274DC" w:rsidRPr="00195040" w:rsidRDefault="001274DC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9D2480" w:rsidRPr="00195040" w14:paraId="4FB36C7D" w14:textId="77777777" w:rsidTr="00366CDC">
        <w:trPr>
          <w:trHeight w:val="90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BC884" w14:textId="1BCCAA00" w:rsidR="009D2480" w:rsidRDefault="009D2480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</w:t>
            </w:r>
            <w:r w:rsidR="00162D9A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4C704" w14:textId="4457E3BB" w:rsidR="003E3AAE" w:rsidRDefault="009D2480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Hoe kijkt u</w:t>
            </w:r>
            <w:r w:rsidR="00210049">
              <w:rPr>
                <w:rFonts w:cs="Arial"/>
                <w:sz w:val="20"/>
                <w:szCs w:val="20"/>
              </w:rPr>
              <w:t xml:space="preserve"> als marktpartij</w:t>
            </w:r>
            <w:r>
              <w:rPr>
                <w:rFonts w:cs="Arial"/>
                <w:sz w:val="20"/>
                <w:szCs w:val="20"/>
              </w:rPr>
              <w:t xml:space="preserve"> aan tegen </w:t>
            </w:r>
            <w:r w:rsidR="00736043">
              <w:rPr>
                <w:rFonts w:cs="Arial"/>
                <w:sz w:val="20"/>
                <w:szCs w:val="20"/>
              </w:rPr>
              <w:t>de gekozen strat</w:t>
            </w:r>
            <w:r w:rsidR="002D70A5">
              <w:rPr>
                <w:rFonts w:cs="Arial"/>
                <w:sz w:val="20"/>
                <w:szCs w:val="20"/>
              </w:rPr>
              <w:t xml:space="preserve">egie van de </w:t>
            </w:r>
            <w:r w:rsidR="00320BB0">
              <w:rPr>
                <w:rFonts w:cs="Arial"/>
                <w:sz w:val="20"/>
                <w:szCs w:val="20"/>
              </w:rPr>
              <w:t xml:space="preserve">tender </w:t>
            </w:r>
            <w:r w:rsidR="0037079D">
              <w:rPr>
                <w:rFonts w:cs="Arial"/>
                <w:sz w:val="20"/>
                <w:szCs w:val="20"/>
              </w:rPr>
              <w:t>D</w:t>
            </w:r>
            <w:r w:rsidR="002D70A5">
              <w:rPr>
                <w:rFonts w:cs="Arial"/>
                <w:sz w:val="20"/>
                <w:szCs w:val="20"/>
              </w:rPr>
              <w:t>EAA</w:t>
            </w:r>
            <w:r w:rsidR="00320BB0">
              <w:rPr>
                <w:rFonts w:cs="Arial"/>
                <w:sz w:val="20"/>
                <w:szCs w:val="20"/>
              </w:rPr>
              <w:t>? (</w:t>
            </w:r>
            <w:r w:rsidR="00210049">
              <w:rPr>
                <w:rFonts w:cs="Arial"/>
                <w:sz w:val="20"/>
                <w:szCs w:val="20"/>
              </w:rPr>
              <w:t xml:space="preserve">in termen van </w:t>
            </w:r>
            <w:r w:rsidR="00320BB0">
              <w:rPr>
                <w:rFonts w:cs="Arial"/>
                <w:sz w:val="20"/>
                <w:szCs w:val="20"/>
              </w:rPr>
              <w:t>omvang</w:t>
            </w:r>
            <w:r w:rsidR="003E3AAE">
              <w:rPr>
                <w:rFonts w:cs="Arial"/>
                <w:sz w:val="20"/>
                <w:szCs w:val="20"/>
              </w:rPr>
              <w:t xml:space="preserve"> exploitatie</w:t>
            </w:r>
            <w:r w:rsidR="00320BB0">
              <w:rPr>
                <w:rFonts w:cs="Arial"/>
                <w:sz w:val="20"/>
                <w:szCs w:val="20"/>
              </w:rPr>
              <w:t>, kansen</w:t>
            </w:r>
            <w:r w:rsidR="003E3AAE">
              <w:rPr>
                <w:rFonts w:cs="Arial"/>
                <w:sz w:val="20"/>
                <w:szCs w:val="20"/>
              </w:rPr>
              <w:t xml:space="preserve"> afnemers</w:t>
            </w:r>
            <w:r w:rsidR="00320BB0">
              <w:rPr>
                <w:rFonts w:cs="Arial"/>
                <w:sz w:val="20"/>
                <w:szCs w:val="20"/>
              </w:rPr>
              <w:t xml:space="preserve"> e.d.)</w:t>
            </w:r>
            <w:r w:rsidR="00CA2E97">
              <w:rPr>
                <w:rFonts w:cs="Arial"/>
                <w:sz w:val="20"/>
                <w:szCs w:val="20"/>
              </w:rPr>
              <w:t xml:space="preserve">. </w:t>
            </w:r>
          </w:p>
          <w:p w14:paraId="41185CD3" w14:textId="16E6226A" w:rsidR="009D2480" w:rsidRDefault="00CA2E97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Met andere woorden: heeft</w:t>
            </w:r>
            <w:r w:rsidR="00A14696">
              <w:rPr>
                <w:rFonts w:cs="Arial"/>
                <w:sz w:val="20"/>
                <w:szCs w:val="20"/>
              </w:rPr>
              <w:t xml:space="preserve"> deze tender straks uw </w:t>
            </w:r>
            <w:r>
              <w:rPr>
                <w:rFonts w:cs="Arial"/>
                <w:sz w:val="20"/>
                <w:szCs w:val="20"/>
              </w:rPr>
              <w:t>daadwerkelijk</w:t>
            </w:r>
            <w:r w:rsidR="00A14696">
              <w:rPr>
                <w:rFonts w:cs="Arial"/>
                <w:sz w:val="20"/>
                <w:szCs w:val="20"/>
              </w:rPr>
              <w:t xml:space="preserve">e </w:t>
            </w:r>
            <w:r>
              <w:rPr>
                <w:rFonts w:cs="Arial"/>
                <w:sz w:val="20"/>
                <w:szCs w:val="20"/>
              </w:rPr>
              <w:t>interesse om in te schrijven.</w:t>
            </w:r>
            <w:r w:rsidR="002D70A5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DE191" w14:textId="77777777" w:rsidR="009D2480" w:rsidRPr="00195040" w:rsidRDefault="009D2480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9D2480" w:rsidRPr="00195040" w14:paraId="7C34D44C" w14:textId="77777777" w:rsidTr="00366CDC">
        <w:trPr>
          <w:trHeight w:val="90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5D812" w14:textId="77777777" w:rsidR="009D2480" w:rsidRDefault="009D2480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D6 </w:t>
            </w:r>
          </w:p>
        </w:tc>
        <w:tc>
          <w:tcPr>
            <w:tcW w:w="5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EA27" w14:textId="4FBC7B6B" w:rsidR="009D2480" w:rsidRDefault="009D2480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Welke andere passende </w:t>
            </w:r>
            <w:r w:rsidR="00CA2E97">
              <w:rPr>
                <w:rFonts w:cs="Arial"/>
                <w:sz w:val="20"/>
                <w:szCs w:val="20"/>
              </w:rPr>
              <w:t>s</w:t>
            </w:r>
            <w:r>
              <w:rPr>
                <w:rFonts w:cs="Arial"/>
                <w:sz w:val="20"/>
                <w:szCs w:val="20"/>
              </w:rPr>
              <w:t xml:space="preserve">trategieën </w:t>
            </w:r>
            <w:r w:rsidR="00320BB0">
              <w:rPr>
                <w:rFonts w:cs="Arial"/>
                <w:sz w:val="20"/>
                <w:szCs w:val="20"/>
              </w:rPr>
              <w:t xml:space="preserve">om </w:t>
            </w:r>
            <w:r w:rsidR="003931AB">
              <w:rPr>
                <w:rFonts w:cs="Arial"/>
                <w:sz w:val="20"/>
                <w:szCs w:val="20"/>
              </w:rPr>
              <w:t>een concessie</w:t>
            </w:r>
            <w:r w:rsidR="003B74FF">
              <w:rPr>
                <w:rFonts w:cs="Arial"/>
                <w:sz w:val="20"/>
                <w:szCs w:val="20"/>
              </w:rPr>
              <w:t xml:space="preserve"> aan te besteden</w:t>
            </w:r>
            <w:r w:rsidR="003931AB">
              <w:rPr>
                <w:rFonts w:cs="Arial"/>
                <w:sz w:val="20"/>
                <w:szCs w:val="20"/>
              </w:rPr>
              <w:t xml:space="preserve"> op basis van datawarmte voor dit gebied,</w:t>
            </w:r>
            <w:r w:rsidR="003B74FF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ziet u nog meer?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9BC2C" w14:textId="77777777" w:rsidR="009D2480" w:rsidRPr="00195040" w:rsidRDefault="009D2480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71F20" w:rsidRPr="00195040" w14:paraId="0DF96DE6" w14:textId="77777777" w:rsidTr="00366CDC">
        <w:trPr>
          <w:trHeight w:val="90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442D7" w14:textId="0E554030" w:rsidR="00371F20" w:rsidRDefault="00162D9A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</w:t>
            </w:r>
            <w:r w:rsidR="00A6664E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28B7" w14:textId="5B9A3DC0" w:rsidR="00371F20" w:rsidRDefault="00371F20" w:rsidP="00DE5B4D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371F20">
              <w:rPr>
                <w:rFonts w:cs="Arial"/>
                <w:sz w:val="20"/>
                <w:szCs w:val="20"/>
              </w:rPr>
              <w:t>Welke rol ziet u weggelegd voor de gemeente in de aanbestedings- dan wel contractbeheerfase? Op welke</w:t>
            </w:r>
            <w:r w:rsidR="00366CDC">
              <w:rPr>
                <w:rFonts w:cs="Arial"/>
                <w:sz w:val="20"/>
                <w:szCs w:val="20"/>
              </w:rPr>
              <w:t xml:space="preserve"> </w:t>
            </w:r>
            <w:r w:rsidRPr="00371F20">
              <w:rPr>
                <w:rFonts w:cs="Arial"/>
                <w:sz w:val="20"/>
                <w:szCs w:val="20"/>
              </w:rPr>
              <w:t xml:space="preserve">wijze kan de gemeente de realisatie van de genoemde doelstellingen van de collectieve warmtevoorziening faciliteren?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7E2ED" w14:textId="77777777" w:rsidR="00371F20" w:rsidRPr="00195040" w:rsidRDefault="00371F20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7C4108" w:rsidRPr="00195040" w14:paraId="437B4A50" w14:textId="77777777" w:rsidTr="00366CDC">
        <w:trPr>
          <w:trHeight w:val="56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0431E" w14:textId="573A2DA0" w:rsidR="007C4108" w:rsidRDefault="00A6664E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D8</w:t>
            </w:r>
          </w:p>
        </w:tc>
        <w:tc>
          <w:tcPr>
            <w:tcW w:w="5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39CF3" w14:textId="32B35B3E" w:rsidR="007C4108" w:rsidRDefault="007C4108" w:rsidP="00371F20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371F20">
              <w:rPr>
                <w:rFonts w:cs="Arial"/>
                <w:sz w:val="20"/>
                <w:szCs w:val="20"/>
              </w:rPr>
              <w:t>Welke aanbestedings</w:t>
            </w:r>
            <w:r>
              <w:rPr>
                <w:rFonts w:cs="Arial"/>
                <w:sz w:val="20"/>
                <w:szCs w:val="20"/>
              </w:rPr>
              <w:t>procedure</w:t>
            </w:r>
            <w:r w:rsidRPr="00371F20">
              <w:rPr>
                <w:rFonts w:cs="Arial"/>
                <w:sz w:val="20"/>
                <w:szCs w:val="20"/>
              </w:rPr>
              <w:t xml:space="preserve"> zou u het liefste zien in deze uitvraag</w:t>
            </w:r>
            <w:r>
              <w:rPr>
                <w:rFonts w:cs="Arial"/>
                <w:sz w:val="20"/>
                <w:szCs w:val="20"/>
              </w:rPr>
              <w:t>:</w:t>
            </w:r>
          </w:p>
          <w:p w14:paraId="7DD66B53" w14:textId="5ACF1A4F" w:rsidR="00BE621F" w:rsidRDefault="00BE621F" w:rsidP="007C4108">
            <w:pPr>
              <w:pStyle w:val="Lijstalinea"/>
              <w:numPr>
                <w:ilvl w:val="0"/>
                <w:numId w:val="38"/>
              </w:num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Niet openbare procedure</w:t>
            </w:r>
            <w:r w:rsidR="00360A6D">
              <w:rPr>
                <w:rFonts w:cs="Arial"/>
                <w:sz w:val="20"/>
                <w:szCs w:val="20"/>
              </w:rPr>
              <w:t xml:space="preserve"> zonder Bouwteam</w:t>
            </w:r>
          </w:p>
          <w:p w14:paraId="7640A2A6" w14:textId="3A86E660" w:rsidR="00360A6D" w:rsidRDefault="00360A6D" w:rsidP="007C4108">
            <w:pPr>
              <w:pStyle w:val="Lijstalinea"/>
              <w:numPr>
                <w:ilvl w:val="0"/>
                <w:numId w:val="38"/>
              </w:num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Niet openbare procedure met Bouwteam</w:t>
            </w:r>
            <w:r w:rsidR="00790558">
              <w:rPr>
                <w:rFonts w:cs="Arial"/>
                <w:sz w:val="20"/>
                <w:szCs w:val="20"/>
              </w:rPr>
              <w:t xml:space="preserve"> </w:t>
            </w:r>
          </w:p>
          <w:p w14:paraId="028BA82C" w14:textId="51FD7006" w:rsidR="00BE621F" w:rsidRPr="00A57CCE" w:rsidRDefault="00BE621F" w:rsidP="00A57CCE">
            <w:pPr>
              <w:pStyle w:val="Lijstalinea"/>
              <w:numPr>
                <w:ilvl w:val="0"/>
                <w:numId w:val="38"/>
              </w:num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Concurrentiegerichte dialoog</w:t>
            </w:r>
            <w:r w:rsidR="007C4108" w:rsidRPr="007C4108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F6465" w14:textId="77777777" w:rsidR="007C4108" w:rsidRPr="00195040" w:rsidRDefault="007C4108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8F686E" w:rsidRPr="00195040" w14:paraId="71EB5C16" w14:textId="77777777" w:rsidTr="00366CDC">
        <w:trPr>
          <w:trHeight w:val="90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11F56" w14:textId="7451BF54" w:rsidR="008F686E" w:rsidRDefault="008F686E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D9</w:t>
            </w:r>
          </w:p>
        </w:tc>
        <w:tc>
          <w:tcPr>
            <w:tcW w:w="5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B309D" w14:textId="77777777" w:rsidR="008F686E" w:rsidRDefault="008F686E" w:rsidP="00371F20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De gemeente overweegt </w:t>
            </w:r>
            <w:r w:rsidR="00A37D69">
              <w:rPr>
                <w:rFonts w:cs="Arial"/>
                <w:sz w:val="20"/>
                <w:szCs w:val="20"/>
              </w:rPr>
              <w:t xml:space="preserve">de ontwerpfase uit </w:t>
            </w:r>
            <w:r w:rsidR="000F733B">
              <w:rPr>
                <w:rFonts w:cs="Arial"/>
                <w:sz w:val="20"/>
                <w:szCs w:val="20"/>
              </w:rPr>
              <w:t>t</w:t>
            </w:r>
            <w:r w:rsidR="00A37D69">
              <w:rPr>
                <w:rFonts w:cs="Arial"/>
                <w:sz w:val="20"/>
                <w:szCs w:val="20"/>
              </w:rPr>
              <w:t xml:space="preserve">e voeren in een Bouwteam. </w:t>
            </w:r>
            <w:r w:rsidR="000F733B">
              <w:rPr>
                <w:rFonts w:cs="Arial"/>
                <w:sz w:val="20"/>
                <w:szCs w:val="20"/>
              </w:rPr>
              <w:t>Hoe kijkt u aan tegen dit voornemen en wat zijn uw ervaringen met een bouwteam aanpak?</w:t>
            </w:r>
          </w:p>
          <w:p w14:paraId="0333684B" w14:textId="77777777" w:rsidR="000F733B" w:rsidRDefault="000F733B" w:rsidP="00371F20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Welke risico</w:t>
            </w:r>
            <w:r w:rsidR="007617E8">
              <w:rPr>
                <w:rFonts w:cs="Arial"/>
                <w:sz w:val="20"/>
                <w:szCs w:val="20"/>
              </w:rPr>
              <w:t>’</w:t>
            </w:r>
            <w:r>
              <w:rPr>
                <w:rFonts w:cs="Arial"/>
                <w:sz w:val="20"/>
                <w:szCs w:val="20"/>
              </w:rPr>
              <w:t xml:space="preserve">s </w:t>
            </w:r>
            <w:r w:rsidR="007617E8">
              <w:rPr>
                <w:rFonts w:cs="Arial"/>
                <w:sz w:val="20"/>
                <w:szCs w:val="20"/>
              </w:rPr>
              <w:t xml:space="preserve">uit </w:t>
            </w:r>
            <w:r>
              <w:rPr>
                <w:rFonts w:cs="Arial"/>
                <w:sz w:val="20"/>
                <w:szCs w:val="20"/>
              </w:rPr>
              <w:t xml:space="preserve">dit project kunnen </w:t>
            </w:r>
            <w:r w:rsidR="007617E8">
              <w:rPr>
                <w:rFonts w:cs="Arial"/>
                <w:sz w:val="20"/>
                <w:szCs w:val="20"/>
              </w:rPr>
              <w:t xml:space="preserve">zodoende </w:t>
            </w:r>
            <w:r>
              <w:rPr>
                <w:rFonts w:cs="Arial"/>
                <w:sz w:val="20"/>
                <w:szCs w:val="20"/>
              </w:rPr>
              <w:t>worden gemitigeerd</w:t>
            </w:r>
            <w:r w:rsidR="007617E8">
              <w:rPr>
                <w:rFonts w:cs="Arial"/>
                <w:sz w:val="20"/>
                <w:szCs w:val="20"/>
              </w:rPr>
              <w:t>?</w:t>
            </w:r>
          </w:p>
          <w:p w14:paraId="4AABEFD2" w14:textId="374EF992" w:rsidR="007617E8" w:rsidRPr="00371F20" w:rsidRDefault="007617E8" w:rsidP="00371F20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Welke nadelen ziet u aan een Bouwteam?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CF69" w14:textId="77777777" w:rsidR="008F686E" w:rsidRDefault="000F733B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Advies:</w:t>
            </w:r>
          </w:p>
          <w:p w14:paraId="5C866BF8" w14:textId="77777777" w:rsidR="000F733B" w:rsidRDefault="000F733B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  <w:p w14:paraId="775C531C" w14:textId="77777777" w:rsidR="000F733B" w:rsidRDefault="000F733B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  <w:p w14:paraId="78135BB6" w14:textId="77777777" w:rsidR="000F733B" w:rsidRDefault="000F733B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Ervaringen:</w:t>
            </w:r>
          </w:p>
          <w:p w14:paraId="67DC4F6A" w14:textId="77777777" w:rsidR="00FA0134" w:rsidRDefault="00FA0134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  <w:p w14:paraId="54F3A6E3" w14:textId="77777777" w:rsidR="00FA0134" w:rsidRDefault="00FA0134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  <w:p w14:paraId="3C7686CD" w14:textId="77777777" w:rsidR="00FA0134" w:rsidRDefault="00FA0134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Risico’s mitigeren:</w:t>
            </w:r>
          </w:p>
          <w:p w14:paraId="58DB3D04" w14:textId="77777777" w:rsidR="00FA0134" w:rsidRDefault="00FA0134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  <w:p w14:paraId="3FEB0866" w14:textId="77777777" w:rsidR="00FA0134" w:rsidRDefault="00FA0134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  <w:p w14:paraId="411C335D" w14:textId="3DFA0628" w:rsidR="00FA0134" w:rsidRPr="00195040" w:rsidRDefault="00FA0134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Nadelen:</w:t>
            </w:r>
          </w:p>
        </w:tc>
      </w:tr>
      <w:tr w:rsidR="00646313" w:rsidRPr="00195040" w14:paraId="1BDD5D6F" w14:textId="77777777" w:rsidTr="00366CDC">
        <w:trPr>
          <w:trHeight w:val="90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C1FE9" w14:textId="69949CE4" w:rsidR="00646313" w:rsidRDefault="00646313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D10</w:t>
            </w:r>
          </w:p>
        </w:tc>
        <w:tc>
          <w:tcPr>
            <w:tcW w:w="5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0B8C9" w14:textId="4D116F81" w:rsidR="00646313" w:rsidRDefault="00646313" w:rsidP="00646313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Selectie</w:t>
            </w:r>
            <w:r w:rsidRPr="00A71F04">
              <w:rPr>
                <w:rFonts w:cs="Arial"/>
                <w:sz w:val="20"/>
                <w:szCs w:val="20"/>
              </w:rPr>
              <w:t>criteria</w:t>
            </w:r>
            <w:r>
              <w:rPr>
                <w:rFonts w:cs="Arial"/>
                <w:sz w:val="20"/>
                <w:szCs w:val="20"/>
              </w:rPr>
              <w:t>: wel</w:t>
            </w:r>
            <w:r w:rsidR="00763B3D">
              <w:rPr>
                <w:rFonts w:cs="Arial"/>
                <w:sz w:val="20"/>
                <w:szCs w:val="20"/>
              </w:rPr>
              <w:t>ke</w:t>
            </w:r>
            <w:r>
              <w:rPr>
                <w:rFonts w:cs="Arial"/>
                <w:sz w:val="20"/>
                <w:szCs w:val="20"/>
              </w:rPr>
              <w:t xml:space="preserve"> zijn </w:t>
            </w:r>
            <w:r w:rsidRPr="00A71F04">
              <w:rPr>
                <w:rFonts w:cs="Arial"/>
                <w:sz w:val="20"/>
                <w:szCs w:val="20"/>
              </w:rPr>
              <w:t>belangrijk voor</w:t>
            </w:r>
            <w:r>
              <w:rPr>
                <w:rFonts w:cs="Arial"/>
                <w:sz w:val="20"/>
                <w:szCs w:val="20"/>
              </w:rPr>
              <w:t xml:space="preserve"> u? (waar heeft u goede ervaringen mee).</w:t>
            </w:r>
          </w:p>
          <w:p w14:paraId="1E10E0F9" w14:textId="2D1DBB6E" w:rsidR="00646313" w:rsidRDefault="00646313" w:rsidP="00646313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Welke essentiële selectiecriteria missen er?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37432" w14:textId="77777777" w:rsidR="00646313" w:rsidRDefault="00646313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646313" w:rsidRPr="00195040" w14:paraId="0F530386" w14:textId="77777777" w:rsidTr="00366CDC">
        <w:trPr>
          <w:trHeight w:val="90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3BAC6" w14:textId="1AC2CC38" w:rsidR="00646313" w:rsidRDefault="00646313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D11</w:t>
            </w:r>
          </w:p>
        </w:tc>
        <w:tc>
          <w:tcPr>
            <w:tcW w:w="5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400EC" w14:textId="77777777" w:rsidR="00646313" w:rsidRDefault="00646313" w:rsidP="00646313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A71F04">
              <w:rPr>
                <w:rFonts w:cs="Arial"/>
                <w:sz w:val="20"/>
                <w:szCs w:val="20"/>
              </w:rPr>
              <w:t>Kan de ma</w:t>
            </w:r>
            <w:r>
              <w:rPr>
                <w:rFonts w:cs="Arial"/>
                <w:sz w:val="20"/>
                <w:szCs w:val="20"/>
              </w:rPr>
              <w:t>rkt voldoen aan de genoemde gunningscriteria die er nu liggen?</w:t>
            </w:r>
          </w:p>
          <w:p w14:paraId="76A1216E" w14:textId="09841B08" w:rsidR="00646313" w:rsidRDefault="00646313" w:rsidP="00646313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Welke gunningscriteria zouden de markt nog meer kunnen uitdagen?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818F" w14:textId="77777777" w:rsidR="00646313" w:rsidRDefault="00646313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4216C6" w:rsidRPr="00195040" w14:paraId="4EFB1EFB" w14:textId="77777777" w:rsidTr="00366CDC">
        <w:trPr>
          <w:trHeight w:val="90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99F0A" w14:textId="65FCBF8D" w:rsidR="004216C6" w:rsidRDefault="004216C6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D12</w:t>
            </w:r>
          </w:p>
        </w:tc>
        <w:tc>
          <w:tcPr>
            <w:tcW w:w="5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73919" w14:textId="44539232" w:rsidR="004216C6" w:rsidRPr="00A71F04" w:rsidRDefault="004216C6" w:rsidP="00AB38A9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A502DC">
              <w:rPr>
                <w:rFonts w:cs="Arial"/>
                <w:sz w:val="20"/>
                <w:szCs w:val="20"/>
              </w:rPr>
              <w:t xml:space="preserve">Wat heeft u </w:t>
            </w:r>
            <w:r>
              <w:rPr>
                <w:rFonts w:cs="Arial"/>
                <w:sz w:val="20"/>
                <w:szCs w:val="20"/>
              </w:rPr>
              <w:t xml:space="preserve">minimaal </w:t>
            </w:r>
            <w:r w:rsidRPr="00A502DC">
              <w:rPr>
                <w:rFonts w:cs="Arial"/>
                <w:sz w:val="20"/>
                <w:szCs w:val="20"/>
              </w:rPr>
              <w:t>nodig om</w:t>
            </w:r>
            <w:r w:rsidR="00366CDC">
              <w:rPr>
                <w:rFonts w:cs="Arial"/>
                <w:sz w:val="20"/>
                <w:szCs w:val="20"/>
              </w:rPr>
              <w:t xml:space="preserve"> </w:t>
            </w:r>
            <w:r w:rsidRPr="00A502DC">
              <w:rPr>
                <w:rFonts w:cs="Arial"/>
                <w:sz w:val="20"/>
                <w:szCs w:val="20"/>
              </w:rPr>
              <w:t>een aanbieding te kunnen doen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62E4D" w14:textId="77777777" w:rsidR="004216C6" w:rsidRDefault="004216C6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4D404E10" w14:textId="36FF985A" w:rsidR="008E631B" w:rsidRDefault="008E631B" w:rsidP="00FD5005">
      <w:pPr>
        <w:rPr>
          <w:b/>
          <w:highlight w:val="yellow"/>
        </w:rPr>
      </w:pPr>
    </w:p>
    <w:p w14:paraId="39A5D3AD" w14:textId="77777777" w:rsidR="008E631B" w:rsidRDefault="008E631B" w:rsidP="00FD5005">
      <w:pPr>
        <w:rPr>
          <w:b/>
          <w:highlight w:val="yellow"/>
        </w:rPr>
      </w:pPr>
    </w:p>
    <w:tbl>
      <w:tblPr>
        <w:tblW w:w="850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4533"/>
        <w:gridCol w:w="3618"/>
      </w:tblGrid>
      <w:tr w:rsidR="00A36694" w:rsidRPr="00195040" w14:paraId="3CB4AFB4" w14:textId="77777777" w:rsidTr="00366CDC">
        <w:trPr>
          <w:trHeight w:val="151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0C9B1754" w14:textId="77777777" w:rsidR="00A36694" w:rsidRPr="00195040" w:rsidRDefault="00A36694" w:rsidP="00FD5005">
            <w:pPr>
              <w:spacing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195040">
              <w:rPr>
                <w:rFonts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34DAB5DA" w14:textId="7F9D1A0E" w:rsidR="00A36694" w:rsidRPr="00195040" w:rsidRDefault="00500437" w:rsidP="00FD5005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E</w:t>
            </w:r>
            <w:r w:rsidR="00A36694" w:rsidRPr="00195040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. </w:t>
            </w:r>
            <w:r w:rsidR="00A36694">
              <w:rPr>
                <w:rFonts w:cs="Arial"/>
                <w:b/>
                <w:bCs/>
                <w:color w:val="FFFFFF"/>
                <w:sz w:val="20"/>
                <w:szCs w:val="20"/>
              </w:rPr>
              <w:t>Inkoop: publieke belangen</w:t>
            </w:r>
            <w:r w:rsidR="007A75EF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 (zie 4)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457F38D9" w14:textId="77777777" w:rsidR="00A36694" w:rsidRPr="00195040" w:rsidRDefault="00A36694" w:rsidP="00FD5005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195040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Antwoorden </w:t>
            </w:r>
          </w:p>
        </w:tc>
      </w:tr>
      <w:tr w:rsidR="00A71F04" w:rsidRPr="00195040" w14:paraId="4DFF8C57" w14:textId="77777777" w:rsidTr="00366CDC">
        <w:trPr>
          <w:trHeight w:val="2125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6C8A3" w14:textId="65DD21F5" w:rsidR="00A71F04" w:rsidRPr="00433A54" w:rsidRDefault="00500437" w:rsidP="00BB7542">
            <w:pPr>
              <w:spacing w:line="240" w:lineRule="auto"/>
              <w:rPr>
                <w:rFonts w:cs="Arial"/>
                <w:bCs/>
                <w:iCs/>
                <w:sz w:val="20"/>
                <w:szCs w:val="20"/>
              </w:rPr>
            </w:pPr>
            <w:r>
              <w:rPr>
                <w:rFonts w:cs="Arial"/>
                <w:bCs/>
                <w:iCs/>
                <w:sz w:val="20"/>
                <w:szCs w:val="20"/>
              </w:rPr>
              <w:t>E</w:t>
            </w:r>
            <w:r w:rsidR="00BB7542">
              <w:rPr>
                <w:rFonts w:cs="Arial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3F695" w14:textId="24968886" w:rsidR="009A42FB" w:rsidRPr="00433A54" w:rsidRDefault="009A42FB" w:rsidP="00FD5005">
            <w:pPr>
              <w:spacing w:line="240" w:lineRule="auto"/>
              <w:rPr>
                <w:rFonts w:cs="Arial"/>
                <w:bCs/>
                <w:iCs/>
                <w:sz w:val="20"/>
                <w:szCs w:val="20"/>
              </w:rPr>
            </w:pPr>
            <w:r w:rsidRPr="00433A54">
              <w:rPr>
                <w:rFonts w:cs="Arial"/>
                <w:bCs/>
                <w:iCs/>
                <w:sz w:val="20"/>
                <w:szCs w:val="20"/>
              </w:rPr>
              <w:t xml:space="preserve">Indien er </w:t>
            </w:r>
            <w:r w:rsidR="00433A54" w:rsidRPr="00433A54">
              <w:rPr>
                <w:rFonts w:cs="Arial"/>
                <w:bCs/>
                <w:iCs/>
                <w:sz w:val="20"/>
                <w:szCs w:val="20"/>
              </w:rPr>
              <w:t>zich</w:t>
            </w:r>
            <w:r w:rsidRPr="00433A54">
              <w:rPr>
                <w:rFonts w:cs="Arial"/>
                <w:bCs/>
                <w:iCs/>
                <w:sz w:val="20"/>
                <w:szCs w:val="20"/>
              </w:rPr>
              <w:t xml:space="preserve"> </w:t>
            </w:r>
            <w:r w:rsidR="00CF567B" w:rsidRPr="00433A54">
              <w:rPr>
                <w:rFonts w:cs="Arial"/>
                <w:bCs/>
                <w:iCs/>
                <w:sz w:val="20"/>
                <w:szCs w:val="20"/>
              </w:rPr>
              <w:t>kleinverbruiker</w:t>
            </w:r>
            <w:r w:rsidR="00433A54" w:rsidRPr="00433A54">
              <w:rPr>
                <w:rFonts w:cs="Arial"/>
                <w:bCs/>
                <w:iCs/>
                <w:sz w:val="20"/>
                <w:szCs w:val="20"/>
              </w:rPr>
              <w:t>s aanmelden</w:t>
            </w:r>
            <w:r w:rsidR="00CF567B" w:rsidRPr="00433A54">
              <w:rPr>
                <w:rFonts w:cs="Arial"/>
                <w:bCs/>
                <w:iCs/>
                <w:sz w:val="20"/>
                <w:szCs w:val="20"/>
              </w:rPr>
              <w:t>:</w:t>
            </w:r>
          </w:p>
          <w:p w14:paraId="388FC800" w14:textId="0AE36DAB" w:rsidR="006F79E5" w:rsidRPr="00433A54" w:rsidRDefault="00A71F04" w:rsidP="00FD5005">
            <w:pPr>
              <w:spacing w:line="240" w:lineRule="auto"/>
              <w:rPr>
                <w:rFonts w:cs="Arial"/>
                <w:bCs/>
                <w:iCs/>
                <w:sz w:val="20"/>
                <w:szCs w:val="20"/>
              </w:rPr>
            </w:pPr>
            <w:r w:rsidRPr="00433A54">
              <w:rPr>
                <w:rFonts w:cs="Arial"/>
                <w:bCs/>
                <w:iCs/>
                <w:sz w:val="20"/>
                <w:szCs w:val="20"/>
              </w:rPr>
              <w:t>Welke goede voorbeelden kent u als het gaat om differentiëren in BAK en vastrecht bij verschillende woningtypen en sectoren? Welke adviseert u toe te passen?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F348B" w14:textId="77777777" w:rsidR="00A71F04" w:rsidRPr="00195040" w:rsidRDefault="00A71F04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495169EB" w14:textId="72121D36" w:rsidR="00BD08D3" w:rsidRDefault="00BD08D3" w:rsidP="00FD5005">
      <w:pPr>
        <w:rPr>
          <w:b/>
          <w:highlight w:val="yellow"/>
        </w:rPr>
      </w:pPr>
    </w:p>
    <w:p w14:paraId="54C588BC" w14:textId="77777777" w:rsidR="00A57CCE" w:rsidRDefault="00A57CCE" w:rsidP="00FD5005">
      <w:pPr>
        <w:rPr>
          <w:b/>
          <w:highlight w:val="yellow"/>
        </w:rPr>
      </w:pPr>
    </w:p>
    <w:tbl>
      <w:tblPr>
        <w:tblW w:w="850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"/>
        <w:gridCol w:w="4508"/>
        <w:gridCol w:w="3618"/>
      </w:tblGrid>
      <w:tr w:rsidR="00A36694" w:rsidRPr="00195040" w14:paraId="002264C7" w14:textId="77777777" w:rsidTr="00366CDC">
        <w:trPr>
          <w:trHeight w:val="151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53593409" w14:textId="77777777" w:rsidR="00A36694" w:rsidRPr="00195040" w:rsidRDefault="00A36694" w:rsidP="00FD5005">
            <w:pPr>
              <w:spacing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195040">
              <w:rPr>
                <w:rFonts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4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202E2B0B" w14:textId="4C09F9AC" w:rsidR="00A36694" w:rsidRPr="00195040" w:rsidRDefault="00500437" w:rsidP="00FD5005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F</w:t>
            </w:r>
            <w:r w:rsidR="00A36694" w:rsidRPr="00195040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. </w:t>
            </w:r>
            <w:r w:rsidR="00A36694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Inkoop: </w:t>
            </w:r>
            <w:r w:rsidR="00433A54">
              <w:rPr>
                <w:rFonts w:cs="Arial"/>
                <w:b/>
                <w:bCs/>
                <w:color w:val="FFFFFF"/>
                <w:sz w:val="20"/>
                <w:szCs w:val="20"/>
              </w:rPr>
              <w:t>commerciële</w:t>
            </w:r>
            <w:r w:rsidR="00A36694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 belangen</w:t>
            </w:r>
            <w:r w:rsidR="007A75EF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2635FC72" w14:textId="77777777" w:rsidR="00A36694" w:rsidRPr="00195040" w:rsidRDefault="00A36694" w:rsidP="00FD5005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195040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Antwoorden </w:t>
            </w:r>
          </w:p>
        </w:tc>
      </w:tr>
      <w:tr w:rsidR="00953AB8" w:rsidRPr="00195040" w14:paraId="6C901D4C" w14:textId="77777777" w:rsidTr="00366CDC">
        <w:trPr>
          <w:trHeight w:val="1055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E2112" w14:textId="0BE3FED2" w:rsidR="00953AB8" w:rsidRDefault="00500437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  <w:r w:rsidR="00122280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4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77093" w14:textId="061CDC9E" w:rsidR="00953AB8" w:rsidRPr="00A71F04" w:rsidRDefault="00BD08D3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Welke vrijheden</w:t>
            </w:r>
            <w:r w:rsidR="00953AB8" w:rsidRPr="007778BF">
              <w:rPr>
                <w:rFonts w:cs="Arial"/>
                <w:sz w:val="20"/>
                <w:szCs w:val="20"/>
              </w:rPr>
              <w:t xml:space="preserve"> </w:t>
            </w:r>
            <w:r w:rsidR="00BF2C3A">
              <w:rPr>
                <w:rFonts w:cs="Arial"/>
                <w:sz w:val="20"/>
                <w:szCs w:val="20"/>
              </w:rPr>
              <w:t xml:space="preserve">of risico’s </w:t>
            </w:r>
            <w:r w:rsidR="00953AB8" w:rsidRPr="007778BF">
              <w:rPr>
                <w:rFonts w:cs="Arial"/>
                <w:sz w:val="20"/>
                <w:szCs w:val="20"/>
              </w:rPr>
              <w:t>kan de gemeente in uw optiek contractueel het beste bij de markt leggen?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F1F1" w14:textId="77777777" w:rsidR="00953AB8" w:rsidRDefault="00BF2C3A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Vrijheden</w:t>
            </w:r>
          </w:p>
          <w:p w14:paraId="337ACB50" w14:textId="109DACB7" w:rsidR="00BF2C3A" w:rsidRDefault="00BF2C3A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  <w:p w14:paraId="7CC6AAB7" w14:textId="512842F6" w:rsidR="00BF2C3A" w:rsidRPr="00195040" w:rsidRDefault="00BF2C3A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Risico’s</w:t>
            </w:r>
          </w:p>
        </w:tc>
      </w:tr>
      <w:tr w:rsidR="00953AB8" w:rsidRPr="00195040" w14:paraId="4A0540ED" w14:textId="77777777" w:rsidTr="00366CDC">
        <w:trPr>
          <w:trHeight w:val="1127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0DF52" w14:textId="31293482" w:rsidR="00953AB8" w:rsidRDefault="00500437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  <w:r w:rsidR="00122280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4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45096" w14:textId="01840B44" w:rsidR="00953AB8" w:rsidRPr="00A71F04" w:rsidRDefault="00953AB8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7778BF">
              <w:rPr>
                <w:rFonts w:cs="Arial"/>
                <w:sz w:val="20"/>
                <w:szCs w:val="20"/>
              </w:rPr>
              <w:t xml:space="preserve">Welke </w:t>
            </w:r>
            <w:r w:rsidR="00BD08D3">
              <w:rPr>
                <w:rFonts w:cs="Arial"/>
                <w:sz w:val="20"/>
                <w:szCs w:val="20"/>
              </w:rPr>
              <w:t>vrijheden</w:t>
            </w:r>
            <w:r w:rsidRPr="007778BF">
              <w:rPr>
                <w:rFonts w:cs="Arial"/>
                <w:sz w:val="20"/>
                <w:szCs w:val="20"/>
              </w:rPr>
              <w:t xml:space="preserve"> </w:t>
            </w:r>
            <w:r w:rsidR="003546A7">
              <w:rPr>
                <w:rFonts w:cs="Arial"/>
                <w:sz w:val="20"/>
                <w:szCs w:val="20"/>
              </w:rPr>
              <w:t xml:space="preserve">of risico’s </w:t>
            </w:r>
            <w:r w:rsidRPr="007778BF">
              <w:rPr>
                <w:rFonts w:cs="Arial"/>
                <w:sz w:val="20"/>
                <w:szCs w:val="20"/>
              </w:rPr>
              <w:t>kan de gemeente in uw optiek contractueel zelf het beste gaan beheren?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93CE" w14:textId="77777777" w:rsidR="003546A7" w:rsidRPr="003546A7" w:rsidRDefault="003546A7" w:rsidP="003546A7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3546A7">
              <w:rPr>
                <w:rFonts w:cs="Arial"/>
                <w:sz w:val="20"/>
                <w:szCs w:val="20"/>
              </w:rPr>
              <w:t>Vrijheden</w:t>
            </w:r>
          </w:p>
          <w:p w14:paraId="17DE2213" w14:textId="77777777" w:rsidR="003546A7" w:rsidRPr="003546A7" w:rsidRDefault="003546A7" w:rsidP="003546A7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  <w:p w14:paraId="38D477D0" w14:textId="3FCDFD62" w:rsidR="00953AB8" w:rsidRPr="00195040" w:rsidRDefault="003546A7" w:rsidP="003546A7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3546A7">
              <w:rPr>
                <w:rFonts w:cs="Arial"/>
                <w:sz w:val="20"/>
                <w:szCs w:val="20"/>
              </w:rPr>
              <w:t>Risico’s</w:t>
            </w:r>
          </w:p>
        </w:tc>
      </w:tr>
      <w:tr w:rsidR="00B8115B" w:rsidRPr="00195040" w14:paraId="584D0F8F" w14:textId="77777777" w:rsidTr="00AB38A9">
        <w:trPr>
          <w:trHeight w:val="1127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DE10D" w14:textId="4C34BCAD" w:rsidR="00B8115B" w:rsidRDefault="00BB7542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F3</w:t>
            </w:r>
          </w:p>
        </w:tc>
        <w:tc>
          <w:tcPr>
            <w:tcW w:w="4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F9D91" w14:textId="6030EA80" w:rsidR="00B8115B" w:rsidRPr="007778BF" w:rsidRDefault="00B8115B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In hoeverre wilt u gebruik kunnen maken van een warmteplan om een aansluitverplichting op te leggen in de nabijheid van de datawarmteleiding?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A89A" w14:textId="77777777" w:rsidR="00B8115B" w:rsidRPr="003546A7" w:rsidRDefault="00B8115B" w:rsidP="003546A7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B8115B" w:rsidRPr="00195040" w14:paraId="0ADDDC60" w14:textId="77777777" w:rsidTr="00AB38A9">
        <w:trPr>
          <w:trHeight w:val="1127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ED94D" w14:textId="44CF475B" w:rsidR="00B8115B" w:rsidRDefault="00BB7542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F4</w:t>
            </w:r>
          </w:p>
        </w:tc>
        <w:tc>
          <w:tcPr>
            <w:tcW w:w="4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3166C" w14:textId="4F96BC61" w:rsidR="00B8115B" w:rsidRDefault="00B8115B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Zo ja, wat zou voor u het minimaal af te bakenen gebied zijn waar een aansluitverplichting zou moeten komen?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FF098" w14:textId="77777777" w:rsidR="00B8115B" w:rsidRPr="003546A7" w:rsidRDefault="00B8115B" w:rsidP="003546A7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953AB8" w:rsidRPr="00195040" w14:paraId="27520CB5" w14:textId="77777777" w:rsidTr="00366CDC">
        <w:trPr>
          <w:trHeight w:val="909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8A02F" w14:textId="1F39132E" w:rsidR="00953AB8" w:rsidRDefault="00500437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  <w:r w:rsidR="00BB7542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4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2708" w14:textId="2C97AB98" w:rsidR="00EF1A48" w:rsidRPr="00A71F04" w:rsidRDefault="00A6664E" w:rsidP="00AB38A9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FC363A">
              <w:rPr>
                <w:rFonts w:cs="Arial"/>
                <w:sz w:val="20"/>
                <w:szCs w:val="20"/>
              </w:rPr>
              <w:t>Welke kansen ziet u</w:t>
            </w:r>
            <w:r w:rsidR="00AB38A9">
              <w:rPr>
                <w:rFonts w:cs="Arial"/>
                <w:sz w:val="20"/>
                <w:szCs w:val="20"/>
              </w:rPr>
              <w:t xml:space="preserve"> (voorzover nog niet benoemd)  voor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C363A">
              <w:rPr>
                <w:rFonts w:cs="Arial"/>
                <w:sz w:val="20"/>
                <w:szCs w:val="20"/>
              </w:rPr>
              <w:t>potentiële afnemers v.d. leiding?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D375F" w14:textId="77777777" w:rsidR="00953AB8" w:rsidRPr="00195040" w:rsidRDefault="00953AB8" w:rsidP="00FD5005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58EF282A" w14:textId="77777777" w:rsidR="00366CDC" w:rsidRDefault="00366CDC" w:rsidP="00FD5005">
      <w:pPr>
        <w:spacing w:after="160" w:line="280" w:lineRule="exact"/>
        <w:rPr>
          <w:b/>
          <w:highlight w:val="yellow"/>
        </w:rPr>
      </w:pPr>
    </w:p>
    <w:p w14:paraId="43A17068" w14:textId="77777777" w:rsidR="00366CDC" w:rsidRDefault="00366CDC" w:rsidP="00FD5005">
      <w:pPr>
        <w:spacing w:after="160" w:line="280" w:lineRule="exact"/>
        <w:rPr>
          <w:b/>
          <w:highlight w:val="yellow"/>
        </w:rPr>
      </w:pPr>
    </w:p>
    <w:p w14:paraId="07ACA93F" w14:textId="5E35739F" w:rsidR="001E6802" w:rsidRDefault="001E6802" w:rsidP="00FD5005">
      <w:pPr>
        <w:spacing w:after="160" w:line="280" w:lineRule="exact"/>
        <w:rPr>
          <w:b/>
          <w:highlight w:val="yellow"/>
        </w:rPr>
      </w:pPr>
      <w:r>
        <w:rPr>
          <w:b/>
          <w:highlight w:val="yellow"/>
        </w:rPr>
        <w:br/>
      </w:r>
    </w:p>
    <w:tbl>
      <w:tblPr>
        <w:tblW w:w="850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"/>
        <w:gridCol w:w="4508"/>
        <w:gridCol w:w="3618"/>
      </w:tblGrid>
      <w:tr w:rsidR="008E631B" w:rsidRPr="008E631B" w14:paraId="4FB7A026" w14:textId="77777777" w:rsidTr="00366CDC">
        <w:trPr>
          <w:trHeight w:val="134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 w:themeFill="text2"/>
            <w:noWrap/>
            <w:vAlign w:val="center"/>
          </w:tcPr>
          <w:p w14:paraId="42771DEA" w14:textId="77777777" w:rsidR="008E631B" w:rsidRPr="008E631B" w:rsidRDefault="008E631B" w:rsidP="008E631B">
            <w:pPr>
              <w:spacing w:line="240" w:lineRule="auto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 w:themeFill="text2"/>
            <w:vAlign w:val="center"/>
          </w:tcPr>
          <w:p w14:paraId="6EC36DDA" w14:textId="58587AD4" w:rsidR="008E631B" w:rsidRPr="008E631B" w:rsidRDefault="00500437" w:rsidP="008E631B">
            <w:pPr>
              <w:spacing w:line="240" w:lineRule="auto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="Arial"/>
                <w:b/>
                <w:color w:val="FFFFFF" w:themeColor="background1"/>
                <w:sz w:val="20"/>
                <w:szCs w:val="20"/>
              </w:rPr>
              <w:t>G</w:t>
            </w:r>
            <w:r w:rsidR="008E631B" w:rsidRPr="008E631B">
              <w:rPr>
                <w:rFonts w:cs="Arial"/>
                <w:b/>
                <w:color w:val="FFFFFF" w:themeColor="background1"/>
                <w:sz w:val="20"/>
                <w:szCs w:val="20"/>
              </w:rPr>
              <w:t>. Tot slot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 w:themeFill="text2"/>
            <w:vAlign w:val="center"/>
          </w:tcPr>
          <w:p w14:paraId="5A5A27D9" w14:textId="77777777" w:rsidR="008E631B" w:rsidRPr="008E631B" w:rsidRDefault="008E631B" w:rsidP="008E631B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8E631B">
              <w:rPr>
                <w:rFonts w:cs="Arial"/>
                <w:b/>
                <w:bCs/>
                <w:color w:val="FFFFFF"/>
                <w:sz w:val="20"/>
                <w:szCs w:val="20"/>
              </w:rPr>
              <w:t>Antwoorden</w:t>
            </w:r>
          </w:p>
        </w:tc>
      </w:tr>
      <w:tr w:rsidR="008E631B" w:rsidRPr="008E631B" w14:paraId="7D8C4AD1" w14:textId="77777777" w:rsidTr="00366CDC">
        <w:trPr>
          <w:trHeight w:val="909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7B65C" w14:textId="530CC8F1" w:rsidR="008E631B" w:rsidRPr="008E631B" w:rsidRDefault="00500437" w:rsidP="008E631B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</w:t>
            </w:r>
            <w:r w:rsidR="008E631B" w:rsidRPr="008E631B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4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BB81F" w14:textId="77777777" w:rsidR="008E631B" w:rsidRPr="008E631B" w:rsidRDefault="008E631B" w:rsidP="008E631B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8E631B">
              <w:rPr>
                <w:rFonts w:cs="Arial"/>
                <w:sz w:val="20"/>
                <w:szCs w:val="20"/>
              </w:rPr>
              <w:t>Heeft u nog  ideeën en/of aandachtspunten om mee te nemen in de afwegingen ten aanzien van de contractvorming?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348CA" w14:textId="77777777" w:rsidR="008E631B" w:rsidRPr="008E631B" w:rsidRDefault="008E631B" w:rsidP="008E631B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8E631B" w:rsidRPr="008E631B" w14:paraId="180AECB1" w14:textId="77777777" w:rsidTr="00366CDC">
        <w:trPr>
          <w:trHeight w:val="909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F212D" w14:textId="1C747A2F" w:rsidR="008E631B" w:rsidRPr="008E631B" w:rsidRDefault="00500437" w:rsidP="008E631B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</w:t>
            </w:r>
            <w:r w:rsidR="008E631B" w:rsidRPr="008E631B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4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86887" w14:textId="1426A423" w:rsidR="008E631B" w:rsidRPr="008E631B" w:rsidRDefault="008E631B" w:rsidP="00AB38A9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8E631B">
              <w:rPr>
                <w:rFonts w:cs="Arial"/>
                <w:sz w:val="20"/>
                <w:szCs w:val="20"/>
              </w:rPr>
              <w:t>Bent u bereid om uw antwoorden mondeling toe te lichten aan de gemeente?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F130" w14:textId="77777777" w:rsidR="008E631B" w:rsidRPr="008E631B" w:rsidRDefault="008E631B" w:rsidP="008E631B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8E631B">
              <w:rPr>
                <w:rFonts w:cs="Arial"/>
                <w:sz w:val="20"/>
                <w:szCs w:val="20"/>
              </w:rPr>
              <w:t>0 Ja</w:t>
            </w:r>
          </w:p>
          <w:p w14:paraId="06D798BB" w14:textId="77777777" w:rsidR="008E631B" w:rsidRPr="008E631B" w:rsidRDefault="008E631B" w:rsidP="008E631B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8E631B">
              <w:rPr>
                <w:rFonts w:cs="Arial"/>
                <w:sz w:val="20"/>
                <w:szCs w:val="20"/>
              </w:rPr>
              <w:t>0 Nee</w:t>
            </w:r>
          </w:p>
        </w:tc>
      </w:tr>
    </w:tbl>
    <w:p w14:paraId="1AAEE133" w14:textId="42022B42" w:rsidR="008E631B" w:rsidRDefault="008E631B" w:rsidP="00FD5005">
      <w:pPr>
        <w:spacing w:after="160" w:line="280" w:lineRule="exact"/>
        <w:rPr>
          <w:b/>
          <w:highlight w:val="yellow"/>
        </w:rPr>
      </w:pPr>
    </w:p>
    <w:p w14:paraId="684252A0" w14:textId="5368A12F" w:rsidR="008E631B" w:rsidRDefault="008E631B" w:rsidP="00FD5005">
      <w:pPr>
        <w:spacing w:after="160" w:line="280" w:lineRule="exact"/>
        <w:rPr>
          <w:b/>
          <w:highlight w:val="yellow"/>
        </w:rPr>
      </w:pPr>
    </w:p>
    <w:p w14:paraId="6FFC78D7" w14:textId="77777777" w:rsidR="008E631B" w:rsidRPr="00A71F04" w:rsidRDefault="008E631B" w:rsidP="00FD5005">
      <w:pPr>
        <w:spacing w:after="160" w:line="280" w:lineRule="exact"/>
        <w:rPr>
          <w:b/>
          <w:highlight w:val="yellow"/>
        </w:rPr>
      </w:pPr>
    </w:p>
    <w:p w14:paraId="276D5038" w14:textId="77777777" w:rsidR="00A71F04" w:rsidRPr="00A71F04" w:rsidRDefault="00A71F04" w:rsidP="00FD5005">
      <w:pPr>
        <w:spacing w:after="160" w:line="280" w:lineRule="exact"/>
        <w:rPr>
          <w:b/>
        </w:rPr>
      </w:pPr>
      <w:r w:rsidRPr="00A71F04">
        <w:rPr>
          <w:b/>
        </w:rPr>
        <w:t>EINDE DOCUMENT</w:t>
      </w:r>
    </w:p>
    <w:sectPr w:rsidR="00A71F04" w:rsidRPr="00A71F04" w:rsidSect="0007173C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665" w:right="1644" w:bottom="1531" w:left="1758" w:header="709" w:footer="737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4DA608" w16cex:dateUtc="2022-06-10T09:14:00Z"/>
  <w16cex:commentExtensible w16cex:durableId="264DA734" w16cex:dateUtc="2022-06-10T09:19:00Z"/>
  <w16cex:commentExtensible w16cex:durableId="264DA847" w16cex:dateUtc="2022-06-10T09:23:00Z"/>
  <w16cex:commentExtensible w16cex:durableId="264DA5F8" w16cex:dateUtc="2022-06-10T09:14:00Z"/>
  <w16cex:commentExtensible w16cex:durableId="264DA886" w16cex:dateUtc="2022-06-10T09:24:00Z"/>
  <w16cex:commentExtensible w16cex:durableId="264DA8C8" w16cex:dateUtc="2022-06-10T09:26:00Z"/>
  <w16cex:commentExtensible w16cex:durableId="264DA8F2" w16cex:dateUtc="2022-06-10T09:26:00Z"/>
  <w16cex:commentExtensible w16cex:durableId="264DA902" w16cex:dateUtc="2022-06-10T09:26:00Z"/>
  <w16cex:commentExtensible w16cex:durableId="264DA929" w16cex:dateUtc="2022-06-10T09:27:00Z"/>
  <w16cex:commentExtensible w16cex:durableId="264DAA58" w16cex:dateUtc="2022-06-10T09:32:00Z"/>
  <w16cex:commentExtensible w16cex:durableId="264DAA87" w16cex:dateUtc="2022-06-10T09:33:00Z"/>
  <w16cex:commentExtensible w16cex:durableId="264B6526" w16cex:dateUtc="2022-06-08T16:12:00Z"/>
  <w16cex:commentExtensible w16cex:durableId="264B64E3" w16cex:dateUtc="2022-06-08T16:11:00Z"/>
  <w16cex:commentExtensible w16cex:durableId="264DAB55" w16cex:dateUtc="2022-06-10T09:36:00Z"/>
  <w16cex:commentExtensible w16cex:durableId="264C89B3" w16cex:dateUtc="2022-06-09T13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DC6E90" w16cid:durableId="264DA608"/>
  <w16cid:commentId w16cid:paraId="46A3EE54" w16cid:durableId="264DA734"/>
  <w16cid:commentId w16cid:paraId="52E012A2" w16cid:durableId="264DA847"/>
  <w16cid:commentId w16cid:paraId="6D223100" w16cid:durableId="264DA5F8"/>
  <w16cid:commentId w16cid:paraId="32806BBE" w16cid:durableId="264DA886"/>
  <w16cid:commentId w16cid:paraId="20F3E4EC" w16cid:durableId="264DA8C8"/>
  <w16cid:commentId w16cid:paraId="1BE1EB1D" w16cid:durableId="264DA8F2"/>
  <w16cid:commentId w16cid:paraId="14B90D51" w16cid:durableId="264DA902"/>
  <w16cid:commentId w16cid:paraId="08507E1E" w16cid:durableId="264DA929"/>
  <w16cid:commentId w16cid:paraId="639B400B" w16cid:durableId="264DAA58"/>
  <w16cid:commentId w16cid:paraId="343EEFFF" w16cid:durableId="264DAA87"/>
  <w16cid:commentId w16cid:paraId="032D280F" w16cid:durableId="264B6526"/>
  <w16cid:commentId w16cid:paraId="6A70E2D3" w16cid:durableId="264B64E3"/>
  <w16cid:commentId w16cid:paraId="795FCF04" w16cid:durableId="264DAB55"/>
  <w16cid:commentId w16cid:paraId="6340C9AE" w16cid:durableId="264C89B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96F20" w14:textId="77777777" w:rsidR="00C31812" w:rsidRDefault="00C31812">
      <w:pPr>
        <w:spacing w:line="240" w:lineRule="auto"/>
      </w:pPr>
      <w:r>
        <w:separator/>
      </w:r>
    </w:p>
  </w:endnote>
  <w:endnote w:type="continuationSeparator" w:id="0">
    <w:p w14:paraId="2049DAE5" w14:textId="77777777" w:rsidR="00C31812" w:rsidRDefault="00C318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772203"/>
      <w:docPartObj>
        <w:docPartGallery w:val="Page Numbers (Bottom of Page)"/>
        <w:docPartUnique/>
      </w:docPartObj>
    </w:sdtPr>
    <w:sdtEndPr/>
    <w:sdtContent>
      <w:p w14:paraId="03C29EE1" w14:textId="45105B5C" w:rsidR="00C31812" w:rsidRDefault="00C31812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93C">
          <w:t>2</w:t>
        </w:r>
        <w:r>
          <w:fldChar w:fldCharType="end"/>
        </w:r>
      </w:p>
    </w:sdtContent>
  </w:sdt>
  <w:p w14:paraId="5C55BE68" w14:textId="77777777" w:rsidR="00C31812" w:rsidRDefault="00C3181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16F69" w14:textId="77777777" w:rsidR="00C31812" w:rsidRDefault="00C31812" w:rsidP="001C3B49">
    <w:pPr>
      <w:pStyle w:val="Voettekst"/>
    </w:pPr>
    <w:r>
      <w:t>Het Ingenieursbureau is bereikbaar met metro 51, 53 en 54 of met tramlijn 1, 7 en 19, halte Weesperplein.</w:t>
    </w:r>
  </w:p>
  <w:p w14:paraId="426BBFEC" w14:textId="77777777" w:rsidR="00C31812" w:rsidRPr="001C3B49" w:rsidRDefault="00C31812" w:rsidP="001C3B49">
    <w:pPr>
      <w:pStyle w:val="Voettekst"/>
    </w:pPr>
    <w:r>
      <w:t xml:space="preserve">Een routebeschrijving vindt u op </w:t>
    </w:r>
    <w:hyperlink r:id="rId1" w:history="1">
      <w:r>
        <w:rPr>
          <w:rStyle w:val="Hyperlink"/>
        </w:rPr>
        <w:t>www.amsterdam.nl</w:t>
      </w:r>
    </w:hyperlink>
    <w:r>
      <w:t>/ingenieursbureau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B2181E" w14:textId="77777777" w:rsidR="00C31812" w:rsidRDefault="00C31812">
      <w:pPr>
        <w:spacing w:line="240" w:lineRule="auto"/>
      </w:pPr>
      <w:r>
        <w:separator/>
      </w:r>
    </w:p>
  </w:footnote>
  <w:footnote w:type="continuationSeparator" w:id="0">
    <w:p w14:paraId="42F6B828" w14:textId="77777777" w:rsidR="00C31812" w:rsidRDefault="00C318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vertAnchor="page" w:horzAnchor="page" w:tblpX="852" w:tblpY="625"/>
      <w:tblOverlap w:val="never"/>
      <w:tblW w:w="946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2"/>
      <w:gridCol w:w="6498"/>
      <w:gridCol w:w="2063"/>
    </w:tblGrid>
    <w:tr w:rsidR="00C31812" w14:paraId="7DCC37FA" w14:textId="77777777" w:rsidTr="003B4340">
      <w:trPr>
        <w:trHeight w:val="180"/>
      </w:trPr>
      <w:tc>
        <w:tcPr>
          <w:tcW w:w="902" w:type="dxa"/>
        </w:tcPr>
        <w:p w14:paraId="6E8A9948" w14:textId="77777777" w:rsidR="00C31812" w:rsidRDefault="00C31812" w:rsidP="00B02754">
          <w:pPr>
            <w:pStyle w:val="Koptekst"/>
          </w:pPr>
        </w:p>
      </w:tc>
      <w:tc>
        <w:tcPr>
          <w:tcW w:w="6498" w:type="dxa"/>
        </w:tcPr>
        <w:p w14:paraId="56275F5C" w14:textId="77777777" w:rsidR="00C31812" w:rsidRPr="00A079DA" w:rsidRDefault="00C31812" w:rsidP="00B02754">
          <w:pPr>
            <w:pStyle w:val="Koptekst"/>
          </w:pPr>
          <w:r w:rsidRPr="00A079DA">
            <w:t>Gemeente Amsterdam</w:t>
          </w:r>
        </w:p>
      </w:tc>
      <w:tc>
        <w:tcPr>
          <w:tcW w:w="2063" w:type="dxa"/>
        </w:tcPr>
        <w:p w14:paraId="3F821E2B" w14:textId="0E587683" w:rsidR="00C31812" w:rsidRPr="005D6CE4" w:rsidRDefault="00C31812" w:rsidP="00F05D2F">
          <w:pPr>
            <w:pStyle w:val="Koptekst"/>
          </w:pPr>
          <w:r w:rsidRPr="00EB7A27">
            <w:fldChar w:fldCharType="begin"/>
          </w:r>
          <w:r w:rsidRPr="00EB7A27">
            <w:rPr>
              <w:highlight w:val="yellow"/>
            </w:rPr>
            <w:instrText xml:space="preserve"> REF datum \h  \* MERGEFORMAT </w:instrText>
          </w:r>
          <w:r w:rsidRPr="00EB7A27">
            <w:fldChar w:fldCharType="separate"/>
          </w:r>
          <w:sdt>
            <w:sdtPr>
              <w:alias w:val="Kies een datum"/>
              <w:tag w:val="Kies een datum"/>
              <w:id w:val="-1291738179"/>
              <w:placeholder>
                <w:docPart w:val="939ACAF53DE04B63A26D59E2A88F2B63"/>
              </w:placeholder>
              <w:date w:fullDate="2022-06-15T00:00:00Z">
                <w:dateFormat w:val="d MMMM yyyy"/>
                <w:lid w:val="nl-NL"/>
                <w:storeMappedDataAs w:val="dateTime"/>
                <w:calendar w:val="gregorian"/>
              </w:date>
            </w:sdtPr>
            <w:sdtContent>
              <w:r w:rsidR="00624705">
                <w:t>15 juni 2022</w:t>
              </w:r>
            </w:sdtContent>
          </w:sdt>
          <w:r w:rsidRPr="00EB7A27">
            <w:fldChar w:fldCharType="end"/>
          </w:r>
        </w:p>
      </w:tc>
    </w:tr>
    <w:tr w:rsidR="00C31812" w14:paraId="249EC507" w14:textId="77777777" w:rsidTr="003B4340">
      <w:trPr>
        <w:trHeight w:val="233"/>
      </w:trPr>
      <w:tc>
        <w:tcPr>
          <w:tcW w:w="902" w:type="dxa"/>
        </w:tcPr>
        <w:p w14:paraId="1E8C624A" w14:textId="77777777" w:rsidR="00C31812" w:rsidRPr="00635DBC" w:rsidRDefault="00C31812" w:rsidP="00B02754">
          <w:pPr>
            <w:pStyle w:val="Koptekst"/>
          </w:pPr>
        </w:p>
      </w:tc>
      <w:tc>
        <w:tcPr>
          <w:tcW w:w="6498" w:type="dxa"/>
        </w:tcPr>
        <w:p w14:paraId="0AA37D17" w14:textId="77777777" w:rsidR="00C31812" w:rsidRPr="00542A36" w:rsidRDefault="00C31812" w:rsidP="00B02754">
          <w:pPr>
            <w:pStyle w:val="Koptekst"/>
          </w:pPr>
        </w:p>
      </w:tc>
      <w:tc>
        <w:tcPr>
          <w:tcW w:w="2063" w:type="dxa"/>
        </w:tcPr>
        <w:p w14:paraId="3D02846B" w14:textId="77777777" w:rsidR="00C31812" w:rsidRPr="005D6CE4" w:rsidRDefault="00C31812" w:rsidP="00227DE2">
          <w:pPr>
            <w:pStyle w:val="Koptekst"/>
            <w:rPr>
              <w:noProof/>
            </w:rPr>
          </w:pPr>
        </w:p>
      </w:tc>
    </w:tr>
    <w:tr w:rsidR="00C31812" w14:paraId="13E12826" w14:textId="77777777" w:rsidTr="003B4340">
      <w:trPr>
        <w:trHeight w:val="233"/>
      </w:trPr>
      <w:tc>
        <w:tcPr>
          <w:tcW w:w="902" w:type="dxa"/>
        </w:tcPr>
        <w:p w14:paraId="79F9744F" w14:textId="77777777" w:rsidR="00C31812" w:rsidRPr="00635DBC" w:rsidRDefault="00C31812" w:rsidP="001F4CE5">
          <w:pPr>
            <w:pStyle w:val="Koptekst"/>
          </w:pPr>
        </w:p>
      </w:tc>
      <w:tc>
        <w:tcPr>
          <w:tcW w:w="6498" w:type="dxa"/>
        </w:tcPr>
        <w:p w14:paraId="71EFE193" w14:textId="6BEC46EB" w:rsidR="00C31812" w:rsidRDefault="00C31812" w:rsidP="00A3093C">
          <w:pPr>
            <w:pStyle w:val="Koptekst"/>
          </w:pPr>
          <w:r w:rsidRPr="00EB7A27">
            <w:t>Marktconsultatie tender</w:t>
          </w:r>
          <w:r>
            <w:t xml:space="preserve"> </w:t>
          </w:r>
          <w:r w:rsidRPr="00C31E53">
            <w:t xml:space="preserve">Distributienet Energiesysteem </w:t>
          </w:r>
          <w:r>
            <w:t>A</w:t>
          </w:r>
          <w:r w:rsidRPr="00EB7A27">
            <w:t>renapoort/Amstel III (</w:t>
          </w:r>
          <w:r>
            <w:t>D</w:t>
          </w:r>
          <w:r w:rsidRPr="00EB7A27">
            <w:t>EAA)</w:t>
          </w:r>
          <w:r w:rsidR="00A3093C">
            <w:t xml:space="preserve"> - vragenlijst</w:t>
          </w:r>
        </w:p>
      </w:tc>
      <w:tc>
        <w:tcPr>
          <w:tcW w:w="2063" w:type="dxa"/>
        </w:tcPr>
        <w:p w14:paraId="1AADAD61" w14:textId="4B0B809D" w:rsidR="00C31812" w:rsidRPr="00542A36" w:rsidRDefault="00C31812" w:rsidP="00B02754">
          <w:pPr>
            <w:pStyle w:val="Koptekst"/>
            <w:rPr>
              <w:noProof/>
            </w:rPr>
          </w:pPr>
          <w:r w:rsidRPr="00542A36">
            <w:rPr>
              <w:noProof/>
            </w:rPr>
            <w:t xml:space="preserve">Pagina </w:t>
          </w:r>
          <w:r w:rsidRPr="00542A36">
            <w:rPr>
              <w:noProof/>
            </w:rPr>
            <w:fldChar w:fldCharType="begin"/>
          </w:r>
          <w:r w:rsidRPr="00542A36">
            <w:rPr>
              <w:noProof/>
            </w:rPr>
            <w:instrText xml:space="preserve"> PAGE </w:instrText>
          </w:r>
          <w:r w:rsidRPr="00542A36">
            <w:rPr>
              <w:noProof/>
            </w:rPr>
            <w:fldChar w:fldCharType="separate"/>
          </w:r>
          <w:r w:rsidR="00A3093C">
            <w:rPr>
              <w:noProof/>
            </w:rPr>
            <w:t>2</w:t>
          </w:r>
          <w:r w:rsidRPr="00542A36">
            <w:rPr>
              <w:noProof/>
            </w:rPr>
            <w:fldChar w:fldCharType="end"/>
          </w:r>
          <w:r w:rsidRPr="00542A36">
            <w:rPr>
              <w:noProof/>
            </w:rPr>
            <w:t xml:space="preserve"> van </w:t>
          </w:r>
          <w:r w:rsidRPr="00542A36">
            <w:rPr>
              <w:noProof/>
            </w:rPr>
            <w:fldChar w:fldCharType="begin"/>
          </w:r>
          <w:r w:rsidRPr="00542A36">
            <w:rPr>
              <w:noProof/>
            </w:rPr>
            <w:instrText xml:space="preserve"> NUMPAGES </w:instrText>
          </w:r>
          <w:r w:rsidRPr="00542A36">
            <w:rPr>
              <w:noProof/>
            </w:rPr>
            <w:fldChar w:fldCharType="separate"/>
          </w:r>
          <w:r w:rsidR="00A3093C">
            <w:rPr>
              <w:noProof/>
            </w:rPr>
            <w:t>6</w:t>
          </w:r>
          <w:r w:rsidRPr="00542A36">
            <w:rPr>
              <w:noProof/>
            </w:rPr>
            <w:fldChar w:fldCharType="end"/>
          </w:r>
        </w:p>
      </w:tc>
    </w:tr>
  </w:tbl>
  <w:p w14:paraId="3FCDFF57" w14:textId="77777777" w:rsidR="00C31812" w:rsidRPr="00B02754" w:rsidRDefault="00C31812" w:rsidP="00B02754">
    <w:pPr>
      <w:pStyle w:val="Koptekst"/>
    </w:pPr>
  </w:p>
  <w:p w14:paraId="5CC975A9" w14:textId="77777777" w:rsidR="00C31812" w:rsidRDefault="00C318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A9980" w14:textId="77777777" w:rsidR="00C31812" w:rsidRPr="00990EEC" w:rsidRDefault="00C31812" w:rsidP="00B02754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7798C18E" wp14:editId="3A465667">
          <wp:simplePos x="0" y="0"/>
          <wp:positionH relativeFrom="page">
            <wp:posOffset>450215</wp:posOffset>
          </wp:positionH>
          <wp:positionV relativeFrom="page">
            <wp:posOffset>288290</wp:posOffset>
          </wp:positionV>
          <wp:extent cx="2008800" cy="1512000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emeente Amsterda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8800" cy="15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7CFA6C7" w14:textId="77777777" w:rsidR="00C31812" w:rsidRPr="00990EEC" w:rsidRDefault="00C31812" w:rsidP="00B0275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CAE925E"/>
    <w:lvl w:ilvl="0">
      <w:start w:val="1"/>
      <w:numFmt w:val="bullet"/>
      <w:pStyle w:val="Lijstnummering5"/>
      <w:lvlText w:val="˗"/>
      <w:lvlJc w:val="left"/>
      <w:pPr>
        <w:ind w:left="1492" w:hanging="360"/>
      </w:pPr>
      <w:rPr>
        <w:rFonts w:ascii="Cambria" w:hAnsi="Cambria" w:hint="default"/>
        <w:color w:val="auto"/>
      </w:rPr>
    </w:lvl>
  </w:abstractNum>
  <w:abstractNum w:abstractNumId="1" w15:restartNumberingAfterBreak="0">
    <w:nsid w:val="FFFFFF7D"/>
    <w:multiLevelType w:val="singleLevel"/>
    <w:tmpl w:val="F81CE43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BB88282"/>
    <w:lvl w:ilvl="0">
      <w:start w:val="1"/>
      <w:numFmt w:val="bullet"/>
      <w:pStyle w:val="Lijstnummering3"/>
      <w:lvlText w:val="˗"/>
      <w:lvlJc w:val="left"/>
      <w:pPr>
        <w:ind w:left="814" w:hanging="360"/>
      </w:pPr>
      <w:rPr>
        <w:rFonts w:ascii="Cambria" w:hAnsi="Cambria" w:hint="default"/>
        <w:color w:val="auto"/>
      </w:rPr>
    </w:lvl>
  </w:abstractNum>
  <w:abstractNum w:abstractNumId="3" w15:restartNumberingAfterBreak="0">
    <w:nsid w:val="FFFFFF7F"/>
    <w:multiLevelType w:val="singleLevel"/>
    <w:tmpl w:val="620CE93E"/>
    <w:lvl w:ilvl="0">
      <w:start w:val="1"/>
      <w:numFmt w:val="bullet"/>
      <w:pStyle w:val="Lijstnummering2"/>
      <w:lvlText w:val="˗"/>
      <w:lvlJc w:val="left"/>
      <w:pPr>
        <w:ind w:left="587" w:hanging="360"/>
      </w:pPr>
      <w:rPr>
        <w:rFonts w:ascii="Cambria" w:hAnsi="Cambria" w:hint="default"/>
        <w:color w:val="auto"/>
      </w:rPr>
    </w:lvl>
  </w:abstractNum>
  <w:abstractNum w:abstractNumId="4" w15:restartNumberingAfterBreak="0">
    <w:nsid w:val="FFFFFF80"/>
    <w:multiLevelType w:val="singleLevel"/>
    <w:tmpl w:val="E0DA85E0"/>
    <w:lvl w:ilvl="0">
      <w:start w:val="1"/>
      <w:numFmt w:val="bullet"/>
      <w:pStyle w:val="Lijstopsomteken5"/>
      <w:lvlText w:val="˗"/>
      <w:lvlJc w:val="left"/>
      <w:pPr>
        <w:ind w:left="1267" w:hanging="360"/>
      </w:pPr>
      <w:rPr>
        <w:rFonts w:ascii="Cambria" w:hAnsi="Cambria" w:hint="default"/>
        <w:color w:val="auto"/>
      </w:rPr>
    </w:lvl>
  </w:abstractNum>
  <w:abstractNum w:abstractNumId="5" w15:restartNumberingAfterBreak="0">
    <w:nsid w:val="FFFFFF81"/>
    <w:multiLevelType w:val="singleLevel"/>
    <w:tmpl w:val="2D44DC18"/>
    <w:lvl w:ilvl="0">
      <w:start w:val="1"/>
      <w:numFmt w:val="bullet"/>
      <w:pStyle w:val="Lijstopsomteken4"/>
      <w:lvlText w:val="˗"/>
      <w:lvlJc w:val="left"/>
      <w:pPr>
        <w:ind w:left="1209" w:hanging="360"/>
      </w:pPr>
      <w:rPr>
        <w:rFonts w:ascii="Cambria" w:hAnsi="Cambria" w:hint="default"/>
        <w:color w:val="auto"/>
      </w:rPr>
    </w:lvl>
  </w:abstractNum>
  <w:abstractNum w:abstractNumId="6" w15:restartNumberingAfterBreak="0">
    <w:nsid w:val="FFFFFF82"/>
    <w:multiLevelType w:val="singleLevel"/>
    <w:tmpl w:val="1E2E165C"/>
    <w:lvl w:ilvl="0">
      <w:start w:val="1"/>
      <w:numFmt w:val="bullet"/>
      <w:pStyle w:val="Lijstopsomteken3"/>
      <w:lvlText w:val="˗"/>
      <w:lvlJc w:val="left"/>
      <w:pPr>
        <w:ind w:left="814" w:hanging="360"/>
      </w:pPr>
      <w:rPr>
        <w:rFonts w:ascii="Cambria" w:hAnsi="Cambria" w:hint="default"/>
        <w:color w:val="auto"/>
      </w:rPr>
    </w:lvl>
  </w:abstractNum>
  <w:abstractNum w:abstractNumId="7" w15:restartNumberingAfterBreak="0">
    <w:nsid w:val="FFFFFF83"/>
    <w:multiLevelType w:val="singleLevel"/>
    <w:tmpl w:val="45E4BB7C"/>
    <w:lvl w:ilvl="0">
      <w:start w:val="1"/>
      <w:numFmt w:val="bullet"/>
      <w:pStyle w:val="Lijstopsomteken2"/>
      <w:lvlText w:val="˗"/>
      <w:lvlJc w:val="left"/>
      <w:pPr>
        <w:ind w:left="587" w:hanging="360"/>
      </w:pPr>
      <w:rPr>
        <w:rFonts w:ascii="Cambria" w:hAnsi="Cambria" w:hint="default"/>
        <w:color w:val="auto"/>
      </w:rPr>
    </w:lvl>
  </w:abstractNum>
  <w:abstractNum w:abstractNumId="8" w15:restartNumberingAfterBreak="0">
    <w:nsid w:val="FFFFFF88"/>
    <w:multiLevelType w:val="singleLevel"/>
    <w:tmpl w:val="4A46BA1A"/>
    <w:lvl w:ilvl="0">
      <w:start w:val="1"/>
      <w:numFmt w:val="decimal"/>
      <w:pStyle w:val="Lijstnummering"/>
      <w:lvlText w:val="%1"/>
      <w:lvlJc w:val="left"/>
      <w:pPr>
        <w:ind w:left="360" w:hanging="36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800CF186"/>
    <w:lvl w:ilvl="0">
      <w:start w:val="1"/>
      <w:numFmt w:val="bullet"/>
      <w:pStyle w:val="Lijstopsomteken"/>
      <w:lvlText w:val=""/>
      <w:lvlJc w:val="left"/>
      <w:pPr>
        <w:ind w:left="360" w:hanging="360"/>
      </w:pPr>
      <w:rPr>
        <w:rFonts w:ascii="Wingdings 2" w:hAnsi="Wingdings 2" w:hint="default"/>
      </w:rPr>
    </w:lvl>
  </w:abstractNum>
  <w:abstractNum w:abstractNumId="10" w15:restartNumberingAfterBreak="0">
    <w:nsid w:val="03673098"/>
    <w:multiLevelType w:val="hybridMultilevel"/>
    <w:tmpl w:val="CC9E61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8E31EB"/>
    <w:multiLevelType w:val="hybridMultilevel"/>
    <w:tmpl w:val="DA7C4878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8821D86"/>
    <w:multiLevelType w:val="hybridMultilevel"/>
    <w:tmpl w:val="99CCA78A"/>
    <w:lvl w:ilvl="0" w:tplc="B2C014A6">
      <w:start w:val="1"/>
      <w:numFmt w:val="bullet"/>
      <w:lvlText w:val="•"/>
      <w:lvlJc w:val="left"/>
      <w:pPr>
        <w:ind w:left="720" w:hanging="360"/>
      </w:pPr>
      <w:rPr>
        <w:rFonts w:ascii="Verdana" w:hAnsi="Verdana" w:hint="default"/>
        <w:u w:color="0059CD" w:themeColor="accent5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475AD"/>
    <w:multiLevelType w:val="hybridMultilevel"/>
    <w:tmpl w:val="7794E2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A333F"/>
    <w:multiLevelType w:val="multilevel"/>
    <w:tmpl w:val="33B4CA2A"/>
    <w:styleLink w:val="111111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8" w:hanging="2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35" w:hanging="2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89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16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3" w:hanging="227"/>
      </w:pPr>
      <w:rPr>
        <w:rFonts w:hint="default"/>
      </w:rPr>
    </w:lvl>
  </w:abstractNum>
  <w:abstractNum w:abstractNumId="15" w15:restartNumberingAfterBreak="0">
    <w:nsid w:val="12073809"/>
    <w:multiLevelType w:val="hybridMultilevel"/>
    <w:tmpl w:val="24FE90B2"/>
    <w:lvl w:ilvl="0" w:tplc="8D96524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90" w:hanging="360"/>
      </w:pPr>
    </w:lvl>
    <w:lvl w:ilvl="2" w:tplc="0413001B" w:tentative="1">
      <w:start w:val="1"/>
      <w:numFmt w:val="lowerRoman"/>
      <w:lvlText w:val="%3."/>
      <w:lvlJc w:val="right"/>
      <w:pPr>
        <w:ind w:left="2510" w:hanging="180"/>
      </w:pPr>
    </w:lvl>
    <w:lvl w:ilvl="3" w:tplc="0413000F" w:tentative="1">
      <w:start w:val="1"/>
      <w:numFmt w:val="decimal"/>
      <w:lvlText w:val="%4."/>
      <w:lvlJc w:val="left"/>
      <w:pPr>
        <w:ind w:left="3230" w:hanging="360"/>
      </w:pPr>
    </w:lvl>
    <w:lvl w:ilvl="4" w:tplc="04130019" w:tentative="1">
      <w:start w:val="1"/>
      <w:numFmt w:val="lowerLetter"/>
      <w:lvlText w:val="%5."/>
      <w:lvlJc w:val="left"/>
      <w:pPr>
        <w:ind w:left="3950" w:hanging="360"/>
      </w:pPr>
    </w:lvl>
    <w:lvl w:ilvl="5" w:tplc="0413001B" w:tentative="1">
      <w:start w:val="1"/>
      <w:numFmt w:val="lowerRoman"/>
      <w:lvlText w:val="%6."/>
      <w:lvlJc w:val="right"/>
      <w:pPr>
        <w:ind w:left="4670" w:hanging="180"/>
      </w:pPr>
    </w:lvl>
    <w:lvl w:ilvl="6" w:tplc="0413000F" w:tentative="1">
      <w:start w:val="1"/>
      <w:numFmt w:val="decimal"/>
      <w:lvlText w:val="%7."/>
      <w:lvlJc w:val="left"/>
      <w:pPr>
        <w:ind w:left="5390" w:hanging="360"/>
      </w:pPr>
    </w:lvl>
    <w:lvl w:ilvl="7" w:tplc="04130019" w:tentative="1">
      <w:start w:val="1"/>
      <w:numFmt w:val="lowerLetter"/>
      <w:lvlText w:val="%8."/>
      <w:lvlJc w:val="left"/>
      <w:pPr>
        <w:ind w:left="6110" w:hanging="360"/>
      </w:pPr>
    </w:lvl>
    <w:lvl w:ilvl="8" w:tplc="0413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1E84538E"/>
    <w:multiLevelType w:val="hybridMultilevel"/>
    <w:tmpl w:val="7CEE2BA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587AF2"/>
    <w:multiLevelType w:val="hybridMultilevel"/>
    <w:tmpl w:val="0908E7EA"/>
    <w:lvl w:ilvl="0" w:tplc="FB44EAE4">
      <w:start w:val="5"/>
      <w:numFmt w:val="bullet"/>
      <w:lvlText w:val="-"/>
      <w:lvlJc w:val="left"/>
      <w:pPr>
        <w:ind w:left="360" w:hanging="360"/>
      </w:pPr>
      <w:rPr>
        <w:rFonts w:ascii="Corbel" w:eastAsia="Calibri" w:hAnsi="Corbel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6B4E14"/>
    <w:multiLevelType w:val="hybridMultilevel"/>
    <w:tmpl w:val="124663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DB7BC6"/>
    <w:multiLevelType w:val="hybridMultilevel"/>
    <w:tmpl w:val="664256C2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A700DB"/>
    <w:multiLevelType w:val="hybridMultilevel"/>
    <w:tmpl w:val="DEDA157A"/>
    <w:lvl w:ilvl="0" w:tplc="6FD847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33423F"/>
    <w:multiLevelType w:val="hybridMultilevel"/>
    <w:tmpl w:val="6EE484AA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FC787B"/>
    <w:multiLevelType w:val="hybridMultilevel"/>
    <w:tmpl w:val="570E4C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A01B2A"/>
    <w:multiLevelType w:val="hybridMultilevel"/>
    <w:tmpl w:val="7A64CD1A"/>
    <w:lvl w:ilvl="0" w:tplc="0413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A06159"/>
    <w:multiLevelType w:val="hybridMultilevel"/>
    <w:tmpl w:val="0FF6A3A8"/>
    <w:lvl w:ilvl="0" w:tplc="419EA046">
      <w:numFmt w:val="bullet"/>
      <w:lvlText w:val="•"/>
      <w:lvlJc w:val="left"/>
      <w:pPr>
        <w:ind w:left="1065" w:hanging="705"/>
      </w:pPr>
      <w:rPr>
        <w:rFonts w:ascii="Corbel" w:eastAsia="Calibri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314474"/>
    <w:multiLevelType w:val="hybridMultilevel"/>
    <w:tmpl w:val="55C02DBA"/>
    <w:lvl w:ilvl="0" w:tplc="3D80DA40">
      <w:numFmt w:val="bullet"/>
      <w:lvlText w:val="-"/>
      <w:lvlJc w:val="left"/>
      <w:pPr>
        <w:ind w:left="720" w:hanging="360"/>
      </w:pPr>
      <w:rPr>
        <w:rFonts w:ascii="Corbel" w:eastAsia="Corbel" w:hAnsi="Corbe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6666D"/>
    <w:multiLevelType w:val="multilevel"/>
    <w:tmpl w:val="6DA8484E"/>
    <w:lvl w:ilvl="0">
      <w:start w:val="1"/>
      <w:numFmt w:val="decimal"/>
      <w:pStyle w:val="OpsommingCijfers"/>
      <w:lvlText w:val="%1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˗"/>
      <w:lvlJc w:val="left"/>
      <w:pPr>
        <w:ind w:left="454" w:hanging="227"/>
      </w:pPr>
      <w:rPr>
        <w:rFonts w:ascii="Corbel" w:hAnsi="Corbel" w:hint="default"/>
        <w:color w:val="auto"/>
        <w:sz w:val="21"/>
      </w:rPr>
    </w:lvl>
    <w:lvl w:ilvl="2">
      <w:start w:val="1"/>
      <w:numFmt w:val="bullet"/>
      <w:lvlText w:val="˗"/>
      <w:lvlJc w:val="left"/>
      <w:pPr>
        <w:ind w:left="681" w:hanging="227"/>
      </w:pPr>
      <w:rPr>
        <w:rFonts w:ascii="Corbel" w:hAnsi="Corbel" w:hint="default"/>
        <w:color w:val="auto"/>
      </w:rPr>
    </w:lvl>
    <w:lvl w:ilvl="3">
      <w:start w:val="1"/>
      <w:numFmt w:val="bullet"/>
      <w:lvlText w:val="˗"/>
      <w:lvlJc w:val="left"/>
      <w:pPr>
        <w:ind w:left="908" w:hanging="227"/>
      </w:pPr>
      <w:rPr>
        <w:rFonts w:ascii="Corbel" w:hAnsi="Corbel" w:hint="default"/>
        <w:color w:val="auto"/>
      </w:rPr>
    </w:lvl>
    <w:lvl w:ilvl="4">
      <w:start w:val="1"/>
      <w:numFmt w:val="bullet"/>
      <w:lvlText w:val="˗"/>
      <w:lvlJc w:val="left"/>
      <w:pPr>
        <w:ind w:left="1135" w:hanging="227"/>
      </w:pPr>
      <w:rPr>
        <w:rFonts w:ascii="Corbel" w:hAnsi="Corbel" w:hint="default"/>
        <w:color w:val="auto"/>
      </w:rPr>
    </w:lvl>
    <w:lvl w:ilvl="5">
      <w:start w:val="1"/>
      <w:numFmt w:val="bullet"/>
      <w:lvlText w:val="˗"/>
      <w:lvlJc w:val="left"/>
      <w:pPr>
        <w:ind w:left="1362" w:hanging="227"/>
      </w:pPr>
      <w:rPr>
        <w:rFonts w:ascii="Corbel" w:hAnsi="Corbel" w:hint="default"/>
        <w:color w:val="auto"/>
      </w:rPr>
    </w:lvl>
    <w:lvl w:ilvl="6">
      <w:start w:val="1"/>
      <w:numFmt w:val="bullet"/>
      <w:lvlText w:val="˗"/>
      <w:lvlJc w:val="left"/>
      <w:pPr>
        <w:ind w:left="1589" w:hanging="227"/>
      </w:pPr>
      <w:rPr>
        <w:rFonts w:ascii="Corbel" w:hAnsi="Corbel" w:hint="default"/>
        <w:color w:val="auto"/>
      </w:rPr>
    </w:lvl>
    <w:lvl w:ilvl="7">
      <w:start w:val="1"/>
      <w:numFmt w:val="bullet"/>
      <w:lvlText w:val="˗"/>
      <w:lvlJc w:val="left"/>
      <w:pPr>
        <w:ind w:left="1816" w:hanging="227"/>
      </w:pPr>
      <w:rPr>
        <w:rFonts w:ascii="Corbel" w:hAnsi="Corbel" w:hint="default"/>
        <w:color w:val="auto"/>
      </w:rPr>
    </w:lvl>
    <w:lvl w:ilvl="8">
      <w:start w:val="1"/>
      <w:numFmt w:val="bullet"/>
      <w:lvlText w:val="˗"/>
      <w:lvlJc w:val="left"/>
      <w:pPr>
        <w:ind w:left="2043" w:hanging="227"/>
      </w:pPr>
      <w:rPr>
        <w:rFonts w:ascii="Corbel" w:hAnsi="Corbel" w:hint="default"/>
        <w:color w:val="auto"/>
      </w:rPr>
    </w:lvl>
  </w:abstractNum>
  <w:abstractNum w:abstractNumId="27" w15:restartNumberingAfterBreak="0">
    <w:nsid w:val="458841CE"/>
    <w:multiLevelType w:val="hybridMultilevel"/>
    <w:tmpl w:val="5EAEA902"/>
    <w:lvl w:ilvl="0" w:tplc="38962D2C">
      <w:start w:val="7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031BDA"/>
    <w:multiLevelType w:val="hybridMultilevel"/>
    <w:tmpl w:val="D1B0FA60"/>
    <w:lvl w:ilvl="0" w:tplc="3372142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407AAC"/>
    <w:multiLevelType w:val="hybridMultilevel"/>
    <w:tmpl w:val="B8AC263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1CF40A6"/>
    <w:multiLevelType w:val="hybridMultilevel"/>
    <w:tmpl w:val="7FC2A02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D366E4"/>
    <w:multiLevelType w:val="hybridMultilevel"/>
    <w:tmpl w:val="28B89A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90DF9"/>
    <w:multiLevelType w:val="hybridMultilevel"/>
    <w:tmpl w:val="9830F2E2"/>
    <w:lvl w:ilvl="0" w:tplc="E4BEE924">
      <w:numFmt w:val="bullet"/>
      <w:lvlText w:val="-"/>
      <w:lvlJc w:val="left"/>
      <w:pPr>
        <w:ind w:left="360" w:hanging="360"/>
      </w:pPr>
      <w:rPr>
        <w:rFonts w:ascii="Corbel" w:eastAsia="Calibri" w:hAnsi="Corbel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50652F5"/>
    <w:multiLevelType w:val="multilevel"/>
    <w:tmpl w:val="724689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6AD24E0E"/>
    <w:multiLevelType w:val="hybridMultilevel"/>
    <w:tmpl w:val="E924BE8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5078A1"/>
    <w:multiLevelType w:val="hybridMultilevel"/>
    <w:tmpl w:val="01DA74B6"/>
    <w:lvl w:ilvl="0" w:tplc="B2C014A6">
      <w:start w:val="1"/>
      <w:numFmt w:val="bullet"/>
      <w:lvlText w:val="•"/>
      <w:lvlJc w:val="left"/>
      <w:pPr>
        <w:ind w:left="720" w:hanging="360"/>
      </w:pPr>
      <w:rPr>
        <w:rFonts w:ascii="Verdana" w:hAnsi="Verdana" w:hint="default"/>
        <w:u w:color="0059CD" w:themeColor="accent5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D967A2"/>
    <w:multiLevelType w:val="multilevel"/>
    <w:tmpl w:val="11820498"/>
    <w:lvl w:ilvl="0">
      <w:start w:val="1"/>
      <w:numFmt w:val="bullet"/>
      <w:pStyle w:val="OpsommingTeken"/>
      <w:lvlText w:val=""/>
      <w:lvlJc w:val="left"/>
      <w:pPr>
        <w:ind w:left="227" w:hanging="227"/>
      </w:pPr>
      <w:rPr>
        <w:rFonts w:ascii="Wingdings" w:hAnsi="Wingdings" w:hint="default"/>
        <w:color w:val="000000" w:themeColor="text1"/>
        <w:sz w:val="14"/>
      </w:rPr>
    </w:lvl>
    <w:lvl w:ilvl="1">
      <w:start w:val="1"/>
      <w:numFmt w:val="bullet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abstractNum w:abstractNumId="37" w15:restartNumberingAfterBreak="0">
    <w:nsid w:val="766F46D3"/>
    <w:multiLevelType w:val="hybridMultilevel"/>
    <w:tmpl w:val="F9E0CC6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AA433A"/>
    <w:multiLevelType w:val="multilevel"/>
    <w:tmpl w:val="6494EB34"/>
    <w:lvl w:ilvl="0">
      <w:start w:val="1"/>
      <w:numFmt w:val="bullet"/>
      <w:pStyle w:val="OpsommingBullet"/>
      <w:lvlText w:val=""/>
      <w:lvlJc w:val="left"/>
      <w:pPr>
        <w:ind w:left="227" w:hanging="227"/>
      </w:pPr>
      <w:rPr>
        <w:rFonts w:ascii="Wingdings" w:hAnsi="Wingdings" w:hint="default"/>
        <w:color w:val="000000" w:themeColor="text1"/>
        <w:sz w:val="14"/>
      </w:rPr>
    </w:lvl>
    <w:lvl w:ilvl="1">
      <w:start w:val="1"/>
      <w:numFmt w:val="bullet"/>
      <w:pStyle w:val="Opsommingstreepje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abstractNum w:abstractNumId="39" w15:restartNumberingAfterBreak="0">
    <w:nsid w:val="7F0236E6"/>
    <w:multiLevelType w:val="multilevel"/>
    <w:tmpl w:val="724689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6"/>
  </w:num>
  <w:num w:numId="2">
    <w:abstractNumId w:val="26"/>
  </w:num>
  <w:num w:numId="3">
    <w:abstractNumId w:val="26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3"/>
  </w:num>
  <w:num w:numId="11">
    <w:abstractNumId w:val="2"/>
  </w:num>
  <w:num w:numId="12">
    <w:abstractNumId w:val="4"/>
  </w:num>
  <w:num w:numId="13">
    <w:abstractNumId w:val="1"/>
  </w:num>
  <w:num w:numId="14">
    <w:abstractNumId w:val="0"/>
  </w:num>
  <w:num w:numId="15">
    <w:abstractNumId w:val="38"/>
  </w:num>
  <w:num w:numId="16">
    <w:abstractNumId w:val="18"/>
  </w:num>
  <w:num w:numId="17">
    <w:abstractNumId w:val="33"/>
  </w:num>
  <w:num w:numId="18">
    <w:abstractNumId w:val="35"/>
  </w:num>
  <w:num w:numId="19">
    <w:abstractNumId w:val="12"/>
  </w:num>
  <w:num w:numId="20">
    <w:abstractNumId w:val="17"/>
  </w:num>
  <w:num w:numId="21">
    <w:abstractNumId w:val="37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7"/>
  </w:num>
  <w:num w:numId="25">
    <w:abstractNumId w:val="23"/>
  </w:num>
  <w:num w:numId="26">
    <w:abstractNumId w:val="21"/>
  </w:num>
  <w:num w:numId="27">
    <w:abstractNumId w:val="34"/>
  </w:num>
  <w:num w:numId="28">
    <w:abstractNumId w:val="16"/>
  </w:num>
  <w:num w:numId="29">
    <w:abstractNumId w:val="11"/>
  </w:num>
  <w:num w:numId="30">
    <w:abstractNumId w:val="10"/>
  </w:num>
  <w:num w:numId="31">
    <w:abstractNumId w:val="13"/>
  </w:num>
  <w:num w:numId="32">
    <w:abstractNumId w:val="22"/>
  </w:num>
  <w:num w:numId="33">
    <w:abstractNumId w:val="30"/>
  </w:num>
  <w:num w:numId="34">
    <w:abstractNumId w:val="25"/>
  </w:num>
  <w:num w:numId="35">
    <w:abstractNumId w:val="31"/>
  </w:num>
  <w:num w:numId="36">
    <w:abstractNumId w:val="15"/>
  </w:num>
  <w:num w:numId="37">
    <w:abstractNumId w:val="20"/>
  </w:num>
  <w:num w:numId="38">
    <w:abstractNumId w:val="32"/>
  </w:num>
  <w:num w:numId="39">
    <w:abstractNumId w:val="39"/>
  </w:num>
  <w:num w:numId="40">
    <w:abstractNumId w:val="19"/>
  </w:num>
  <w:num w:numId="41">
    <w:abstractNumId w:val="28"/>
  </w:num>
  <w:num w:numId="42">
    <w:abstractNumId w:val="2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stylePaneFormatFilter w:val="1601" w:allStyles="1" w:customStyles="0" w:latentStyles="0" w:stylesInUse="0" w:headingStyles="0" w:numberingStyles="0" w:tableStyles="0" w:directFormattingOnRuns="0" w:directFormattingOnParagraphs="1" w:directFormattingOnNumbering="1" w:directFormattingOnTables="0" w:clearFormatting="1" w:top3HeadingStyles="0" w:visibleStyles="0" w:alternateStyleNames="0"/>
  <w:defaultTabStop w:val="709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757"/>
    <w:rsid w:val="00001C01"/>
    <w:rsid w:val="00006206"/>
    <w:rsid w:val="00006982"/>
    <w:rsid w:val="00007BCD"/>
    <w:rsid w:val="00010868"/>
    <w:rsid w:val="000115B6"/>
    <w:rsid w:val="00012B5A"/>
    <w:rsid w:val="0001427E"/>
    <w:rsid w:val="00015AE6"/>
    <w:rsid w:val="00016CEA"/>
    <w:rsid w:val="00021657"/>
    <w:rsid w:val="00023CE2"/>
    <w:rsid w:val="0003100A"/>
    <w:rsid w:val="00032136"/>
    <w:rsid w:val="00034F62"/>
    <w:rsid w:val="00040745"/>
    <w:rsid w:val="000424AD"/>
    <w:rsid w:val="000437AA"/>
    <w:rsid w:val="000449B9"/>
    <w:rsid w:val="00045B77"/>
    <w:rsid w:val="00052DA8"/>
    <w:rsid w:val="0005338B"/>
    <w:rsid w:val="00055F9E"/>
    <w:rsid w:val="0005727E"/>
    <w:rsid w:val="00064A25"/>
    <w:rsid w:val="000676D3"/>
    <w:rsid w:val="00070921"/>
    <w:rsid w:val="00070AB8"/>
    <w:rsid w:val="00070C84"/>
    <w:rsid w:val="0007173C"/>
    <w:rsid w:val="00071CA2"/>
    <w:rsid w:val="00073269"/>
    <w:rsid w:val="00073C35"/>
    <w:rsid w:val="00074DD0"/>
    <w:rsid w:val="00076ECA"/>
    <w:rsid w:val="00077CC8"/>
    <w:rsid w:val="00084DC9"/>
    <w:rsid w:val="00085F5C"/>
    <w:rsid w:val="00094A2F"/>
    <w:rsid w:val="000A3478"/>
    <w:rsid w:val="000A3FFE"/>
    <w:rsid w:val="000A43EB"/>
    <w:rsid w:val="000A4889"/>
    <w:rsid w:val="000B413E"/>
    <w:rsid w:val="000B43BE"/>
    <w:rsid w:val="000B50B5"/>
    <w:rsid w:val="000C005B"/>
    <w:rsid w:val="000C0475"/>
    <w:rsid w:val="000C1C8E"/>
    <w:rsid w:val="000C21FA"/>
    <w:rsid w:val="000C312C"/>
    <w:rsid w:val="000C37F8"/>
    <w:rsid w:val="000C592F"/>
    <w:rsid w:val="000C775A"/>
    <w:rsid w:val="000D35EE"/>
    <w:rsid w:val="000D37AB"/>
    <w:rsid w:val="000D3A39"/>
    <w:rsid w:val="000E15FD"/>
    <w:rsid w:val="000E4582"/>
    <w:rsid w:val="000E4C7C"/>
    <w:rsid w:val="000E505D"/>
    <w:rsid w:val="000E5A19"/>
    <w:rsid w:val="000E6B8F"/>
    <w:rsid w:val="000E70F7"/>
    <w:rsid w:val="000F3BD8"/>
    <w:rsid w:val="000F4D04"/>
    <w:rsid w:val="000F5080"/>
    <w:rsid w:val="000F51DF"/>
    <w:rsid w:val="000F5726"/>
    <w:rsid w:val="000F733B"/>
    <w:rsid w:val="000F7764"/>
    <w:rsid w:val="000F789A"/>
    <w:rsid w:val="001001F9"/>
    <w:rsid w:val="001015E9"/>
    <w:rsid w:val="001030F0"/>
    <w:rsid w:val="001037BA"/>
    <w:rsid w:val="00105D67"/>
    <w:rsid w:val="00106B13"/>
    <w:rsid w:val="00110277"/>
    <w:rsid w:val="00111B93"/>
    <w:rsid w:val="00114643"/>
    <w:rsid w:val="00117106"/>
    <w:rsid w:val="00120DF0"/>
    <w:rsid w:val="00121634"/>
    <w:rsid w:val="00122280"/>
    <w:rsid w:val="001274DC"/>
    <w:rsid w:val="00132574"/>
    <w:rsid w:val="001337AB"/>
    <w:rsid w:val="00134800"/>
    <w:rsid w:val="00135150"/>
    <w:rsid w:val="0014262C"/>
    <w:rsid w:val="00142C00"/>
    <w:rsid w:val="00144305"/>
    <w:rsid w:val="00145249"/>
    <w:rsid w:val="001472FF"/>
    <w:rsid w:val="00150D19"/>
    <w:rsid w:val="001523DB"/>
    <w:rsid w:val="0015313C"/>
    <w:rsid w:val="0015609F"/>
    <w:rsid w:val="00160CD1"/>
    <w:rsid w:val="00162D9A"/>
    <w:rsid w:val="00165685"/>
    <w:rsid w:val="0016591F"/>
    <w:rsid w:val="001677E0"/>
    <w:rsid w:val="001710E3"/>
    <w:rsid w:val="00174C69"/>
    <w:rsid w:val="001754FC"/>
    <w:rsid w:val="0017690B"/>
    <w:rsid w:val="00182949"/>
    <w:rsid w:val="00182969"/>
    <w:rsid w:val="00182C82"/>
    <w:rsid w:val="00186D06"/>
    <w:rsid w:val="0019032A"/>
    <w:rsid w:val="00191F00"/>
    <w:rsid w:val="00192255"/>
    <w:rsid w:val="00193C19"/>
    <w:rsid w:val="001973B7"/>
    <w:rsid w:val="001A0D16"/>
    <w:rsid w:val="001A38E7"/>
    <w:rsid w:val="001A4D22"/>
    <w:rsid w:val="001A71D3"/>
    <w:rsid w:val="001B073F"/>
    <w:rsid w:val="001B15A0"/>
    <w:rsid w:val="001B1C37"/>
    <w:rsid w:val="001B4BA3"/>
    <w:rsid w:val="001B55D6"/>
    <w:rsid w:val="001B5BA6"/>
    <w:rsid w:val="001C0F71"/>
    <w:rsid w:val="001C34D8"/>
    <w:rsid w:val="001C3B49"/>
    <w:rsid w:val="001C44EF"/>
    <w:rsid w:val="001C5E8B"/>
    <w:rsid w:val="001C7F41"/>
    <w:rsid w:val="001D0EA4"/>
    <w:rsid w:val="001D783C"/>
    <w:rsid w:val="001D7AB9"/>
    <w:rsid w:val="001E626E"/>
    <w:rsid w:val="001E6802"/>
    <w:rsid w:val="001F107E"/>
    <w:rsid w:val="001F4CE5"/>
    <w:rsid w:val="001F5D91"/>
    <w:rsid w:val="001F66FD"/>
    <w:rsid w:val="001F6D15"/>
    <w:rsid w:val="001F7B94"/>
    <w:rsid w:val="002013A4"/>
    <w:rsid w:val="002056ED"/>
    <w:rsid w:val="00207359"/>
    <w:rsid w:val="00210049"/>
    <w:rsid w:val="00210710"/>
    <w:rsid w:val="0021374D"/>
    <w:rsid w:val="002175C8"/>
    <w:rsid w:val="0021797D"/>
    <w:rsid w:val="00222AF3"/>
    <w:rsid w:val="00223300"/>
    <w:rsid w:val="00223F79"/>
    <w:rsid w:val="002264DE"/>
    <w:rsid w:val="00227DE2"/>
    <w:rsid w:val="00234571"/>
    <w:rsid w:val="0023667D"/>
    <w:rsid w:val="00237374"/>
    <w:rsid w:val="00243278"/>
    <w:rsid w:val="00254A91"/>
    <w:rsid w:val="00254C88"/>
    <w:rsid w:val="002564DD"/>
    <w:rsid w:val="00257C4E"/>
    <w:rsid w:val="00261CE1"/>
    <w:rsid w:val="00264A97"/>
    <w:rsid w:val="002702F1"/>
    <w:rsid w:val="00270516"/>
    <w:rsid w:val="00271742"/>
    <w:rsid w:val="0027504A"/>
    <w:rsid w:val="00275ECE"/>
    <w:rsid w:val="002765BA"/>
    <w:rsid w:val="00277AF9"/>
    <w:rsid w:val="002800CC"/>
    <w:rsid w:val="00281304"/>
    <w:rsid w:val="0028548D"/>
    <w:rsid w:val="0029118E"/>
    <w:rsid w:val="00296E90"/>
    <w:rsid w:val="00296EDF"/>
    <w:rsid w:val="002974F8"/>
    <w:rsid w:val="002A0717"/>
    <w:rsid w:val="002A43B0"/>
    <w:rsid w:val="002A66A9"/>
    <w:rsid w:val="002B2246"/>
    <w:rsid w:val="002B3C67"/>
    <w:rsid w:val="002B6C87"/>
    <w:rsid w:val="002C02D2"/>
    <w:rsid w:val="002C3A4B"/>
    <w:rsid w:val="002C7101"/>
    <w:rsid w:val="002D2826"/>
    <w:rsid w:val="002D3A55"/>
    <w:rsid w:val="002D6447"/>
    <w:rsid w:val="002D6D36"/>
    <w:rsid w:val="002D70A5"/>
    <w:rsid w:val="002E0897"/>
    <w:rsid w:val="002E2352"/>
    <w:rsid w:val="002E4817"/>
    <w:rsid w:val="002E5675"/>
    <w:rsid w:val="002E6828"/>
    <w:rsid w:val="002E776A"/>
    <w:rsid w:val="002F0A4F"/>
    <w:rsid w:val="002F6128"/>
    <w:rsid w:val="002F6821"/>
    <w:rsid w:val="002F6EDA"/>
    <w:rsid w:val="002F7F4A"/>
    <w:rsid w:val="0030444B"/>
    <w:rsid w:val="003079E1"/>
    <w:rsid w:val="00312CF8"/>
    <w:rsid w:val="00312E29"/>
    <w:rsid w:val="0031397B"/>
    <w:rsid w:val="00317CB6"/>
    <w:rsid w:val="00320BB0"/>
    <w:rsid w:val="00321DD8"/>
    <w:rsid w:val="00324184"/>
    <w:rsid w:val="003308F9"/>
    <w:rsid w:val="00332E9A"/>
    <w:rsid w:val="00334E64"/>
    <w:rsid w:val="00335075"/>
    <w:rsid w:val="00337DA3"/>
    <w:rsid w:val="00342BB7"/>
    <w:rsid w:val="003545B9"/>
    <w:rsid w:val="003546A7"/>
    <w:rsid w:val="00357EDB"/>
    <w:rsid w:val="00360959"/>
    <w:rsid w:val="00360A6D"/>
    <w:rsid w:val="00364FF8"/>
    <w:rsid w:val="0036522A"/>
    <w:rsid w:val="00365D53"/>
    <w:rsid w:val="00366CDC"/>
    <w:rsid w:val="00367F94"/>
    <w:rsid w:val="0037079D"/>
    <w:rsid w:val="00371F20"/>
    <w:rsid w:val="00374CA1"/>
    <w:rsid w:val="00374CD9"/>
    <w:rsid w:val="00381D0A"/>
    <w:rsid w:val="00385484"/>
    <w:rsid w:val="003856DD"/>
    <w:rsid w:val="003870BE"/>
    <w:rsid w:val="00393036"/>
    <w:rsid w:val="003931AB"/>
    <w:rsid w:val="00393FB7"/>
    <w:rsid w:val="00395A10"/>
    <w:rsid w:val="0039771D"/>
    <w:rsid w:val="003A0ECB"/>
    <w:rsid w:val="003A17D7"/>
    <w:rsid w:val="003A483C"/>
    <w:rsid w:val="003A5328"/>
    <w:rsid w:val="003A5E19"/>
    <w:rsid w:val="003B0E41"/>
    <w:rsid w:val="003B1825"/>
    <w:rsid w:val="003B3E6F"/>
    <w:rsid w:val="003B4340"/>
    <w:rsid w:val="003B4BDF"/>
    <w:rsid w:val="003B4DF7"/>
    <w:rsid w:val="003B70C5"/>
    <w:rsid w:val="003B74FF"/>
    <w:rsid w:val="003C36E5"/>
    <w:rsid w:val="003D12EE"/>
    <w:rsid w:val="003D32CD"/>
    <w:rsid w:val="003D4AD5"/>
    <w:rsid w:val="003E3AAE"/>
    <w:rsid w:val="003E5816"/>
    <w:rsid w:val="003E6B81"/>
    <w:rsid w:val="003F1206"/>
    <w:rsid w:val="003F31E4"/>
    <w:rsid w:val="003F6235"/>
    <w:rsid w:val="004004D2"/>
    <w:rsid w:val="0040228A"/>
    <w:rsid w:val="00403EC1"/>
    <w:rsid w:val="004142EE"/>
    <w:rsid w:val="00415FB8"/>
    <w:rsid w:val="0041716B"/>
    <w:rsid w:val="00421510"/>
    <w:rsid w:val="004216C6"/>
    <w:rsid w:val="00424243"/>
    <w:rsid w:val="0042567C"/>
    <w:rsid w:val="0043270F"/>
    <w:rsid w:val="004337AF"/>
    <w:rsid w:val="00433A54"/>
    <w:rsid w:val="00433F31"/>
    <w:rsid w:val="00437750"/>
    <w:rsid w:val="00445779"/>
    <w:rsid w:val="00446A09"/>
    <w:rsid w:val="00455117"/>
    <w:rsid w:val="00464A86"/>
    <w:rsid w:val="004652D3"/>
    <w:rsid w:val="00470195"/>
    <w:rsid w:val="004734A5"/>
    <w:rsid w:val="00473946"/>
    <w:rsid w:val="00475FFA"/>
    <w:rsid w:val="00480F06"/>
    <w:rsid w:val="00480FC7"/>
    <w:rsid w:val="004812FA"/>
    <w:rsid w:val="0048319A"/>
    <w:rsid w:val="00485799"/>
    <w:rsid w:val="00495704"/>
    <w:rsid w:val="004A037C"/>
    <w:rsid w:val="004A3EA7"/>
    <w:rsid w:val="004A536C"/>
    <w:rsid w:val="004A7AC8"/>
    <w:rsid w:val="004C7171"/>
    <w:rsid w:val="004C7BE4"/>
    <w:rsid w:val="004D5335"/>
    <w:rsid w:val="004D65B0"/>
    <w:rsid w:val="004D68BD"/>
    <w:rsid w:val="004E1F1F"/>
    <w:rsid w:val="004E3026"/>
    <w:rsid w:val="004E44BE"/>
    <w:rsid w:val="004F2823"/>
    <w:rsid w:val="004F395F"/>
    <w:rsid w:val="004F39DC"/>
    <w:rsid w:val="004F453C"/>
    <w:rsid w:val="004F4EBA"/>
    <w:rsid w:val="004F5F6A"/>
    <w:rsid w:val="004F733E"/>
    <w:rsid w:val="0050002F"/>
    <w:rsid w:val="00500437"/>
    <w:rsid w:val="00501E18"/>
    <w:rsid w:val="0050278E"/>
    <w:rsid w:val="005028E5"/>
    <w:rsid w:val="00502E7F"/>
    <w:rsid w:val="00507EA7"/>
    <w:rsid w:val="0051269B"/>
    <w:rsid w:val="00513409"/>
    <w:rsid w:val="00513EA8"/>
    <w:rsid w:val="00517341"/>
    <w:rsid w:val="005242EC"/>
    <w:rsid w:val="00524AA8"/>
    <w:rsid w:val="005335A9"/>
    <w:rsid w:val="00535173"/>
    <w:rsid w:val="005366D0"/>
    <w:rsid w:val="005525D3"/>
    <w:rsid w:val="005564BB"/>
    <w:rsid w:val="00560981"/>
    <w:rsid w:val="00560EA5"/>
    <w:rsid w:val="005619C9"/>
    <w:rsid w:val="00571FF2"/>
    <w:rsid w:val="0057361D"/>
    <w:rsid w:val="005753F9"/>
    <w:rsid w:val="005758BC"/>
    <w:rsid w:val="005857C9"/>
    <w:rsid w:val="00586A51"/>
    <w:rsid w:val="00587F5C"/>
    <w:rsid w:val="00592150"/>
    <w:rsid w:val="005927E9"/>
    <w:rsid w:val="00593CCC"/>
    <w:rsid w:val="0059409D"/>
    <w:rsid w:val="005A166E"/>
    <w:rsid w:val="005A33AA"/>
    <w:rsid w:val="005A3FC4"/>
    <w:rsid w:val="005A5BFD"/>
    <w:rsid w:val="005A7598"/>
    <w:rsid w:val="005A75CD"/>
    <w:rsid w:val="005A7BE8"/>
    <w:rsid w:val="005B546E"/>
    <w:rsid w:val="005B661D"/>
    <w:rsid w:val="005C4E2D"/>
    <w:rsid w:val="005C594E"/>
    <w:rsid w:val="005C5BBD"/>
    <w:rsid w:val="005C5D61"/>
    <w:rsid w:val="005C6087"/>
    <w:rsid w:val="005C682B"/>
    <w:rsid w:val="005C6CF3"/>
    <w:rsid w:val="005D0796"/>
    <w:rsid w:val="005D1AC0"/>
    <w:rsid w:val="005D1C1E"/>
    <w:rsid w:val="005D3B0A"/>
    <w:rsid w:val="005D4744"/>
    <w:rsid w:val="005D540D"/>
    <w:rsid w:val="005D67AC"/>
    <w:rsid w:val="005D6CE4"/>
    <w:rsid w:val="005E71BF"/>
    <w:rsid w:val="005F29D6"/>
    <w:rsid w:val="005F38E9"/>
    <w:rsid w:val="005F4399"/>
    <w:rsid w:val="005F60F5"/>
    <w:rsid w:val="0060203C"/>
    <w:rsid w:val="006022D3"/>
    <w:rsid w:val="006109F6"/>
    <w:rsid w:val="00614BBB"/>
    <w:rsid w:val="00615813"/>
    <w:rsid w:val="006172FF"/>
    <w:rsid w:val="0062214C"/>
    <w:rsid w:val="00624705"/>
    <w:rsid w:val="00624D9B"/>
    <w:rsid w:val="00627DDB"/>
    <w:rsid w:val="00633E6F"/>
    <w:rsid w:val="0063524A"/>
    <w:rsid w:val="00636D5B"/>
    <w:rsid w:val="00636D9E"/>
    <w:rsid w:val="006400D5"/>
    <w:rsid w:val="006410AC"/>
    <w:rsid w:val="006414A9"/>
    <w:rsid w:val="00641CCD"/>
    <w:rsid w:val="0064513E"/>
    <w:rsid w:val="00646313"/>
    <w:rsid w:val="0064666B"/>
    <w:rsid w:val="00647C90"/>
    <w:rsid w:val="00647C9C"/>
    <w:rsid w:val="006529F1"/>
    <w:rsid w:val="00653395"/>
    <w:rsid w:val="00653FC7"/>
    <w:rsid w:val="00655DC2"/>
    <w:rsid w:val="00657B87"/>
    <w:rsid w:val="00657DD4"/>
    <w:rsid w:val="00660809"/>
    <w:rsid w:val="00661E19"/>
    <w:rsid w:val="0066230C"/>
    <w:rsid w:val="006637F7"/>
    <w:rsid w:val="00670D2C"/>
    <w:rsid w:val="006738C2"/>
    <w:rsid w:val="00673B1B"/>
    <w:rsid w:val="00674DB6"/>
    <w:rsid w:val="00674E51"/>
    <w:rsid w:val="00677696"/>
    <w:rsid w:val="00677CDC"/>
    <w:rsid w:val="00680A87"/>
    <w:rsid w:val="00680F6D"/>
    <w:rsid w:val="00681A80"/>
    <w:rsid w:val="00682EB6"/>
    <w:rsid w:val="00683410"/>
    <w:rsid w:val="00683C80"/>
    <w:rsid w:val="006870EF"/>
    <w:rsid w:val="006908A1"/>
    <w:rsid w:val="0069163B"/>
    <w:rsid w:val="006923C1"/>
    <w:rsid w:val="006A0289"/>
    <w:rsid w:val="006A6057"/>
    <w:rsid w:val="006B25E4"/>
    <w:rsid w:val="006B2DC1"/>
    <w:rsid w:val="006B38B4"/>
    <w:rsid w:val="006B4F75"/>
    <w:rsid w:val="006B7E46"/>
    <w:rsid w:val="006C1544"/>
    <w:rsid w:val="006C18D5"/>
    <w:rsid w:val="006C23F6"/>
    <w:rsid w:val="006C2A3E"/>
    <w:rsid w:val="006C3000"/>
    <w:rsid w:val="006C5C95"/>
    <w:rsid w:val="006C6E94"/>
    <w:rsid w:val="006D4F54"/>
    <w:rsid w:val="006E0BF4"/>
    <w:rsid w:val="006E1879"/>
    <w:rsid w:val="006E3639"/>
    <w:rsid w:val="006E3E7B"/>
    <w:rsid w:val="006E4A89"/>
    <w:rsid w:val="006E4D00"/>
    <w:rsid w:val="006E571F"/>
    <w:rsid w:val="006F2B1A"/>
    <w:rsid w:val="006F37B1"/>
    <w:rsid w:val="006F63C3"/>
    <w:rsid w:val="006F79E5"/>
    <w:rsid w:val="00703050"/>
    <w:rsid w:val="0070485D"/>
    <w:rsid w:val="00705AFE"/>
    <w:rsid w:val="00711A62"/>
    <w:rsid w:val="00712B38"/>
    <w:rsid w:val="00713018"/>
    <w:rsid w:val="00714C4A"/>
    <w:rsid w:val="0071513D"/>
    <w:rsid w:val="007171E3"/>
    <w:rsid w:val="00720852"/>
    <w:rsid w:val="00720CC5"/>
    <w:rsid w:val="007232B3"/>
    <w:rsid w:val="00724373"/>
    <w:rsid w:val="00730D3E"/>
    <w:rsid w:val="00731808"/>
    <w:rsid w:val="007323B0"/>
    <w:rsid w:val="007341B8"/>
    <w:rsid w:val="00735C35"/>
    <w:rsid w:val="00736043"/>
    <w:rsid w:val="00736A8E"/>
    <w:rsid w:val="00740117"/>
    <w:rsid w:val="00741A88"/>
    <w:rsid w:val="007464E7"/>
    <w:rsid w:val="007544C1"/>
    <w:rsid w:val="007551FE"/>
    <w:rsid w:val="0075583E"/>
    <w:rsid w:val="00760F99"/>
    <w:rsid w:val="007617E8"/>
    <w:rsid w:val="007625D6"/>
    <w:rsid w:val="007639F7"/>
    <w:rsid w:val="00763B3D"/>
    <w:rsid w:val="00765DD1"/>
    <w:rsid w:val="0077393C"/>
    <w:rsid w:val="00773FAD"/>
    <w:rsid w:val="00777246"/>
    <w:rsid w:val="00781332"/>
    <w:rsid w:val="00781C56"/>
    <w:rsid w:val="00782ADF"/>
    <w:rsid w:val="007835F9"/>
    <w:rsid w:val="00786AE4"/>
    <w:rsid w:val="00790558"/>
    <w:rsid w:val="00791C2E"/>
    <w:rsid w:val="00793AD9"/>
    <w:rsid w:val="00793B7E"/>
    <w:rsid w:val="00795139"/>
    <w:rsid w:val="007957FA"/>
    <w:rsid w:val="00796347"/>
    <w:rsid w:val="007A2887"/>
    <w:rsid w:val="007A42D8"/>
    <w:rsid w:val="007A470C"/>
    <w:rsid w:val="007A4E51"/>
    <w:rsid w:val="007A75EF"/>
    <w:rsid w:val="007B0F3B"/>
    <w:rsid w:val="007B1AC5"/>
    <w:rsid w:val="007C38F9"/>
    <w:rsid w:val="007C4108"/>
    <w:rsid w:val="007D1C98"/>
    <w:rsid w:val="007D2023"/>
    <w:rsid w:val="007D28A8"/>
    <w:rsid w:val="007D296D"/>
    <w:rsid w:val="007D3F74"/>
    <w:rsid w:val="007D545C"/>
    <w:rsid w:val="007D7B09"/>
    <w:rsid w:val="007E00A1"/>
    <w:rsid w:val="007E4C77"/>
    <w:rsid w:val="007E54FA"/>
    <w:rsid w:val="007E63B0"/>
    <w:rsid w:val="007E79EE"/>
    <w:rsid w:val="007F4071"/>
    <w:rsid w:val="007F7E1D"/>
    <w:rsid w:val="0080250F"/>
    <w:rsid w:val="008025B7"/>
    <w:rsid w:val="008039B7"/>
    <w:rsid w:val="00806CAB"/>
    <w:rsid w:val="00806F02"/>
    <w:rsid w:val="00811E84"/>
    <w:rsid w:val="0081226C"/>
    <w:rsid w:val="00814E30"/>
    <w:rsid w:val="0082107D"/>
    <w:rsid w:val="00823397"/>
    <w:rsid w:val="00823715"/>
    <w:rsid w:val="00824F46"/>
    <w:rsid w:val="00826473"/>
    <w:rsid w:val="00826C06"/>
    <w:rsid w:val="0083007D"/>
    <w:rsid w:val="00830A13"/>
    <w:rsid w:val="00832E6F"/>
    <w:rsid w:val="00833399"/>
    <w:rsid w:val="00843227"/>
    <w:rsid w:val="00846FA5"/>
    <w:rsid w:val="0085153F"/>
    <w:rsid w:val="00852AD2"/>
    <w:rsid w:val="00853B72"/>
    <w:rsid w:val="00854FFF"/>
    <w:rsid w:val="008558F8"/>
    <w:rsid w:val="008611A4"/>
    <w:rsid w:val="0086128B"/>
    <w:rsid w:val="00862F3F"/>
    <w:rsid w:val="00865491"/>
    <w:rsid w:val="00866F53"/>
    <w:rsid w:val="00867C4A"/>
    <w:rsid w:val="00871488"/>
    <w:rsid w:val="00876B7E"/>
    <w:rsid w:val="00876F11"/>
    <w:rsid w:val="008802FD"/>
    <w:rsid w:val="008838C7"/>
    <w:rsid w:val="008858FE"/>
    <w:rsid w:val="0089004F"/>
    <w:rsid w:val="00894979"/>
    <w:rsid w:val="008A24D4"/>
    <w:rsid w:val="008A46C1"/>
    <w:rsid w:val="008A59CC"/>
    <w:rsid w:val="008A5BFA"/>
    <w:rsid w:val="008B1CED"/>
    <w:rsid w:val="008B369B"/>
    <w:rsid w:val="008C07F3"/>
    <w:rsid w:val="008C1B30"/>
    <w:rsid w:val="008C6288"/>
    <w:rsid w:val="008D5506"/>
    <w:rsid w:val="008D65B7"/>
    <w:rsid w:val="008E1DBB"/>
    <w:rsid w:val="008E5F5A"/>
    <w:rsid w:val="008E631B"/>
    <w:rsid w:val="008E6591"/>
    <w:rsid w:val="008F153F"/>
    <w:rsid w:val="008F4472"/>
    <w:rsid w:val="008F4566"/>
    <w:rsid w:val="008F4671"/>
    <w:rsid w:val="008F686E"/>
    <w:rsid w:val="009005F2"/>
    <w:rsid w:val="0090572D"/>
    <w:rsid w:val="00906DB6"/>
    <w:rsid w:val="00913D13"/>
    <w:rsid w:val="00913FD5"/>
    <w:rsid w:val="009163BF"/>
    <w:rsid w:val="00922CCA"/>
    <w:rsid w:val="00924707"/>
    <w:rsid w:val="00924FA5"/>
    <w:rsid w:val="009279E5"/>
    <w:rsid w:val="009300A0"/>
    <w:rsid w:val="00931366"/>
    <w:rsid w:val="009314D7"/>
    <w:rsid w:val="0093150D"/>
    <w:rsid w:val="00931818"/>
    <w:rsid w:val="00937370"/>
    <w:rsid w:val="00937A5B"/>
    <w:rsid w:val="0094253B"/>
    <w:rsid w:val="00942AEA"/>
    <w:rsid w:val="00953AB8"/>
    <w:rsid w:val="00955719"/>
    <w:rsid w:val="00955766"/>
    <w:rsid w:val="00965E61"/>
    <w:rsid w:val="00970196"/>
    <w:rsid w:val="00972AA8"/>
    <w:rsid w:val="009739BE"/>
    <w:rsid w:val="0097472E"/>
    <w:rsid w:val="0097745B"/>
    <w:rsid w:val="00980B47"/>
    <w:rsid w:val="00980F34"/>
    <w:rsid w:val="009834C7"/>
    <w:rsid w:val="0099003A"/>
    <w:rsid w:val="0099069F"/>
    <w:rsid w:val="00992E13"/>
    <w:rsid w:val="009A42FB"/>
    <w:rsid w:val="009B07DA"/>
    <w:rsid w:val="009B267D"/>
    <w:rsid w:val="009B51B4"/>
    <w:rsid w:val="009B6823"/>
    <w:rsid w:val="009B7612"/>
    <w:rsid w:val="009C1829"/>
    <w:rsid w:val="009C1E77"/>
    <w:rsid w:val="009C3403"/>
    <w:rsid w:val="009C706C"/>
    <w:rsid w:val="009C7A9E"/>
    <w:rsid w:val="009D11B0"/>
    <w:rsid w:val="009D2480"/>
    <w:rsid w:val="009D3313"/>
    <w:rsid w:val="009D34AA"/>
    <w:rsid w:val="009D604C"/>
    <w:rsid w:val="009D67AC"/>
    <w:rsid w:val="009D7439"/>
    <w:rsid w:val="009E0BC8"/>
    <w:rsid w:val="009E3D88"/>
    <w:rsid w:val="009E4950"/>
    <w:rsid w:val="009E5244"/>
    <w:rsid w:val="009E7915"/>
    <w:rsid w:val="009F092B"/>
    <w:rsid w:val="009F135E"/>
    <w:rsid w:val="009F7E28"/>
    <w:rsid w:val="00A00E81"/>
    <w:rsid w:val="00A015D1"/>
    <w:rsid w:val="00A0397B"/>
    <w:rsid w:val="00A079DA"/>
    <w:rsid w:val="00A10B13"/>
    <w:rsid w:val="00A14696"/>
    <w:rsid w:val="00A170F2"/>
    <w:rsid w:val="00A20270"/>
    <w:rsid w:val="00A2175C"/>
    <w:rsid w:val="00A24CED"/>
    <w:rsid w:val="00A27E00"/>
    <w:rsid w:val="00A3093C"/>
    <w:rsid w:val="00A31E4C"/>
    <w:rsid w:val="00A36694"/>
    <w:rsid w:val="00A3709D"/>
    <w:rsid w:val="00A37AD0"/>
    <w:rsid w:val="00A37D69"/>
    <w:rsid w:val="00A41579"/>
    <w:rsid w:val="00A41FAB"/>
    <w:rsid w:val="00A465BE"/>
    <w:rsid w:val="00A46E3F"/>
    <w:rsid w:val="00A502DC"/>
    <w:rsid w:val="00A53E92"/>
    <w:rsid w:val="00A5419C"/>
    <w:rsid w:val="00A57CCE"/>
    <w:rsid w:val="00A6397B"/>
    <w:rsid w:val="00A63AD8"/>
    <w:rsid w:val="00A642A7"/>
    <w:rsid w:val="00A646DC"/>
    <w:rsid w:val="00A647A5"/>
    <w:rsid w:val="00A65AB1"/>
    <w:rsid w:val="00A660EA"/>
    <w:rsid w:val="00A6664E"/>
    <w:rsid w:val="00A667C0"/>
    <w:rsid w:val="00A67DBD"/>
    <w:rsid w:val="00A71F04"/>
    <w:rsid w:val="00A7210E"/>
    <w:rsid w:val="00A73B30"/>
    <w:rsid w:val="00A73DDE"/>
    <w:rsid w:val="00A744E2"/>
    <w:rsid w:val="00A7730D"/>
    <w:rsid w:val="00A80160"/>
    <w:rsid w:val="00A83769"/>
    <w:rsid w:val="00A83AF1"/>
    <w:rsid w:val="00A85E5B"/>
    <w:rsid w:val="00A862BA"/>
    <w:rsid w:val="00A871A6"/>
    <w:rsid w:val="00A90EBD"/>
    <w:rsid w:val="00A95AB0"/>
    <w:rsid w:val="00AB0E34"/>
    <w:rsid w:val="00AB38A9"/>
    <w:rsid w:val="00AB6BA4"/>
    <w:rsid w:val="00AB6BAB"/>
    <w:rsid w:val="00AC03EC"/>
    <w:rsid w:val="00AC0C63"/>
    <w:rsid w:val="00AC1746"/>
    <w:rsid w:val="00AC2416"/>
    <w:rsid w:val="00AC4870"/>
    <w:rsid w:val="00AC51B9"/>
    <w:rsid w:val="00AC6C6F"/>
    <w:rsid w:val="00AD4718"/>
    <w:rsid w:val="00AE40D6"/>
    <w:rsid w:val="00AE4555"/>
    <w:rsid w:val="00AE4A3B"/>
    <w:rsid w:val="00AF04FF"/>
    <w:rsid w:val="00AF605E"/>
    <w:rsid w:val="00AF7728"/>
    <w:rsid w:val="00B02754"/>
    <w:rsid w:val="00B02E6F"/>
    <w:rsid w:val="00B04D5A"/>
    <w:rsid w:val="00B05BA7"/>
    <w:rsid w:val="00B05D29"/>
    <w:rsid w:val="00B1025F"/>
    <w:rsid w:val="00B10AA2"/>
    <w:rsid w:val="00B1231F"/>
    <w:rsid w:val="00B208A0"/>
    <w:rsid w:val="00B22F3C"/>
    <w:rsid w:val="00B318B5"/>
    <w:rsid w:val="00B33739"/>
    <w:rsid w:val="00B357A2"/>
    <w:rsid w:val="00B37528"/>
    <w:rsid w:val="00B42320"/>
    <w:rsid w:val="00B438FE"/>
    <w:rsid w:val="00B46720"/>
    <w:rsid w:val="00B475DA"/>
    <w:rsid w:val="00B47C83"/>
    <w:rsid w:val="00B508C6"/>
    <w:rsid w:val="00B50A99"/>
    <w:rsid w:val="00B51A0A"/>
    <w:rsid w:val="00B53AC5"/>
    <w:rsid w:val="00B57BE1"/>
    <w:rsid w:val="00B60FEE"/>
    <w:rsid w:val="00B63DAB"/>
    <w:rsid w:val="00B73571"/>
    <w:rsid w:val="00B74269"/>
    <w:rsid w:val="00B7592F"/>
    <w:rsid w:val="00B770D4"/>
    <w:rsid w:val="00B8018A"/>
    <w:rsid w:val="00B8115B"/>
    <w:rsid w:val="00B8761F"/>
    <w:rsid w:val="00BA0E41"/>
    <w:rsid w:val="00BA18E6"/>
    <w:rsid w:val="00BA67AE"/>
    <w:rsid w:val="00BA7557"/>
    <w:rsid w:val="00BA78E9"/>
    <w:rsid w:val="00BB0313"/>
    <w:rsid w:val="00BB1514"/>
    <w:rsid w:val="00BB2FC0"/>
    <w:rsid w:val="00BB3B27"/>
    <w:rsid w:val="00BB48F3"/>
    <w:rsid w:val="00BB5C12"/>
    <w:rsid w:val="00BB674F"/>
    <w:rsid w:val="00BB705D"/>
    <w:rsid w:val="00BB7542"/>
    <w:rsid w:val="00BC1A9D"/>
    <w:rsid w:val="00BC1BBD"/>
    <w:rsid w:val="00BC3880"/>
    <w:rsid w:val="00BC3D22"/>
    <w:rsid w:val="00BC48EB"/>
    <w:rsid w:val="00BC6B50"/>
    <w:rsid w:val="00BC6FA6"/>
    <w:rsid w:val="00BD08D3"/>
    <w:rsid w:val="00BD1828"/>
    <w:rsid w:val="00BD1F6E"/>
    <w:rsid w:val="00BD3269"/>
    <w:rsid w:val="00BD60A5"/>
    <w:rsid w:val="00BD6A7B"/>
    <w:rsid w:val="00BD7058"/>
    <w:rsid w:val="00BE2876"/>
    <w:rsid w:val="00BE2A27"/>
    <w:rsid w:val="00BE3470"/>
    <w:rsid w:val="00BE3F7E"/>
    <w:rsid w:val="00BE4844"/>
    <w:rsid w:val="00BE4887"/>
    <w:rsid w:val="00BE5377"/>
    <w:rsid w:val="00BE59BE"/>
    <w:rsid w:val="00BE621F"/>
    <w:rsid w:val="00BE66A7"/>
    <w:rsid w:val="00BF0B00"/>
    <w:rsid w:val="00BF0B02"/>
    <w:rsid w:val="00BF11A5"/>
    <w:rsid w:val="00BF2C3A"/>
    <w:rsid w:val="00BF30D3"/>
    <w:rsid w:val="00BF3D47"/>
    <w:rsid w:val="00BF4498"/>
    <w:rsid w:val="00BF7AE7"/>
    <w:rsid w:val="00C0057B"/>
    <w:rsid w:val="00C03681"/>
    <w:rsid w:val="00C04BBD"/>
    <w:rsid w:val="00C053C4"/>
    <w:rsid w:val="00C116CF"/>
    <w:rsid w:val="00C13289"/>
    <w:rsid w:val="00C171B0"/>
    <w:rsid w:val="00C2276F"/>
    <w:rsid w:val="00C24C30"/>
    <w:rsid w:val="00C312C8"/>
    <w:rsid w:val="00C3163C"/>
    <w:rsid w:val="00C31812"/>
    <w:rsid w:val="00C31E53"/>
    <w:rsid w:val="00C34FF8"/>
    <w:rsid w:val="00C36CA9"/>
    <w:rsid w:val="00C40819"/>
    <w:rsid w:val="00C40970"/>
    <w:rsid w:val="00C409CF"/>
    <w:rsid w:val="00C425CF"/>
    <w:rsid w:val="00C43FC8"/>
    <w:rsid w:val="00C44C21"/>
    <w:rsid w:val="00C44CA9"/>
    <w:rsid w:val="00C51298"/>
    <w:rsid w:val="00C51A53"/>
    <w:rsid w:val="00C53FB1"/>
    <w:rsid w:val="00C65219"/>
    <w:rsid w:val="00C65699"/>
    <w:rsid w:val="00C673D6"/>
    <w:rsid w:val="00C720BD"/>
    <w:rsid w:val="00C727B1"/>
    <w:rsid w:val="00C74A98"/>
    <w:rsid w:val="00C77026"/>
    <w:rsid w:val="00C833D8"/>
    <w:rsid w:val="00C865A3"/>
    <w:rsid w:val="00C90AB8"/>
    <w:rsid w:val="00C927AE"/>
    <w:rsid w:val="00C95539"/>
    <w:rsid w:val="00C96409"/>
    <w:rsid w:val="00C97014"/>
    <w:rsid w:val="00CA06EC"/>
    <w:rsid w:val="00CA2A45"/>
    <w:rsid w:val="00CA2E97"/>
    <w:rsid w:val="00CA43B5"/>
    <w:rsid w:val="00CA5B5B"/>
    <w:rsid w:val="00CA61C4"/>
    <w:rsid w:val="00CA6398"/>
    <w:rsid w:val="00CB0E16"/>
    <w:rsid w:val="00CB266D"/>
    <w:rsid w:val="00CB681C"/>
    <w:rsid w:val="00CC14B5"/>
    <w:rsid w:val="00CC3954"/>
    <w:rsid w:val="00CC72D8"/>
    <w:rsid w:val="00CD2295"/>
    <w:rsid w:val="00CE36D8"/>
    <w:rsid w:val="00CE37BF"/>
    <w:rsid w:val="00CE4BDC"/>
    <w:rsid w:val="00CE5654"/>
    <w:rsid w:val="00CF04D0"/>
    <w:rsid w:val="00CF1E23"/>
    <w:rsid w:val="00CF1E80"/>
    <w:rsid w:val="00CF24FB"/>
    <w:rsid w:val="00CF567B"/>
    <w:rsid w:val="00CF5F34"/>
    <w:rsid w:val="00CF6A44"/>
    <w:rsid w:val="00D0258C"/>
    <w:rsid w:val="00D0372E"/>
    <w:rsid w:val="00D1406D"/>
    <w:rsid w:val="00D14E0A"/>
    <w:rsid w:val="00D1717A"/>
    <w:rsid w:val="00D279D5"/>
    <w:rsid w:val="00D307E5"/>
    <w:rsid w:val="00D326DE"/>
    <w:rsid w:val="00D34FB9"/>
    <w:rsid w:val="00D36BE2"/>
    <w:rsid w:val="00D402D7"/>
    <w:rsid w:val="00D42E36"/>
    <w:rsid w:val="00D437AA"/>
    <w:rsid w:val="00D4480A"/>
    <w:rsid w:val="00D46293"/>
    <w:rsid w:val="00D47AB5"/>
    <w:rsid w:val="00D64884"/>
    <w:rsid w:val="00D70355"/>
    <w:rsid w:val="00D71031"/>
    <w:rsid w:val="00D72885"/>
    <w:rsid w:val="00D746D8"/>
    <w:rsid w:val="00D8123D"/>
    <w:rsid w:val="00D8251F"/>
    <w:rsid w:val="00D83596"/>
    <w:rsid w:val="00D87995"/>
    <w:rsid w:val="00D9085A"/>
    <w:rsid w:val="00D90F58"/>
    <w:rsid w:val="00D91A59"/>
    <w:rsid w:val="00D91A8C"/>
    <w:rsid w:val="00D929A4"/>
    <w:rsid w:val="00D92C3C"/>
    <w:rsid w:val="00D95844"/>
    <w:rsid w:val="00D968DA"/>
    <w:rsid w:val="00D973C5"/>
    <w:rsid w:val="00D97C8C"/>
    <w:rsid w:val="00DB017E"/>
    <w:rsid w:val="00DB1757"/>
    <w:rsid w:val="00DB1C76"/>
    <w:rsid w:val="00DB4A6D"/>
    <w:rsid w:val="00DB56B0"/>
    <w:rsid w:val="00DB6D82"/>
    <w:rsid w:val="00DB74CD"/>
    <w:rsid w:val="00DC17C2"/>
    <w:rsid w:val="00DC351B"/>
    <w:rsid w:val="00DC4383"/>
    <w:rsid w:val="00DC4966"/>
    <w:rsid w:val="00DD05CA"/>
    <w:rsid w:val="00DD10AB"/>
    <w:rsid w:val="00DD2E0B"/>
    <w:rsid w:val="00DD6880"/>
    <w:rsid w:val="00DE0B13"/>
    <w:rsid w:val="00DE0BDE"/>
    <w:rsid w:val="00DE1DF7"/>
    <w:rsid w:val="00DE2A99"/>
    <w:rsid w:val="00DE373E"/>
    <w:rsid w:val="00DE490D"/>
    <w:rsid w:val="00DE5B4D"/>
    <w:rsid w:val="00DF0F06"/>
    <w:rsid w:val="00DF3508"/>
    <w:rsid w:val="00E04553"/>
    <w:rsid w:val="00E04BC7"/>
    <w:rsid w:val="00E06E89"/>
    <w:rsid w:val="00E07635"/>
    <w:rsid w:val="00E07C77"/>
    <w:rsid w:val="00E11638"/>
    <w:rsid w:val="00E11CE1"/>
    <w:rsid w:val="00E1268A"/>
    <w:rsid w:val="00E14148"/>
    <w:rsid w:val="00E155CD"/>
    <w:rsid w:val="00E161EB"/>
    <w:rsid w:val="00E16600"/>
    <w:rsid w:val="00E16A55"/>
    <w:rsid w:val="00E24826"/>
    <w:rsid w:val="00E3063A"/>
    <w:rsid w:val="00E34310"/>
    <w:rsid w:val="00E35232"/>
    <w:rsid w:val="00E359FC"/>
    <w:rsid w:val="00E37498"/>
    <w:rsid w:val="00E40495"/>
    <w:rsid w:val="00E4072A"/>
    <w:rsid w:val="00E41D33"/>
    <w:rsid w:val="00E46068"/>
    <w:rsid w:val="00E47CB4"/>
    <w:rsid w:val="00E5034F"/>
    <w:rsid w:val="00E543BC"/>
    <w:rsid w:val="00E55F1C"/>
    <w:rsid w:val="00E562AD"/>
    <w:rsid w:val="00E609DE"/>
    <w:rsid w:val="00E650D5"/>
    <w:rsid w:val="00E6796A"/>
    <w:rsid w:val="00E72A04"/>
    <w:rsid w:val="00E75BC2"/>
    <w:rsid w:val="00E8085B"/>
    <w:rsid w:val="00E822EA"/>
    <w:rsid w:val="00E86079"/>
    <w:rsid w:val="00E86E55"/>
    <w:rsid w:val="00E92880"/>
    <w:rsid w:val="00E9363E"/>
    <w:rsid w:val="00E943F6"/>
    <w:rsid w:val="00E95476"/>
    <w:rsid w:val="00E95CDE"/>
    <w:rsid w:val="00E96915"/>
    <w:rsid w:val="00EA0CAF"/>
    <w:rsid w:val="00EA42AA"/>
    <w:rsid w:val="00EA5097"/>
    <w:rsid w:val="00EA66AB"/>
    <w:rsid w:val="00EA6FF6"/>
    <w:rsid w:val="00EB788E"/>
    <w:rsid w:val="00EB7A27"/>
    <w:rsid w:val="00EB7F23"/>
    <w:rsid w:val="00EC53E1"/>
    <w:rsid w:val="00EC6589"/>
    <w:rsid w:val="00EC7F0B"/>
    <w:rsid w:val="00ED2A46"/>
    <w:rsid w:val="00ED39D4"/>
    <w:rsid w:val="00ED3A28"/>
    <w:rsid w:val="00ED3AC1"/>
    <w:rsid w:val="00EE1BA0"/>
    <w:rsid w:val="00EE2A3B"/>
    <w:rsid w:val="00EE373E"/>
    <w:rsid w:val="00EF1A48"/>
    <w:rsid w:val="00EF484E"/>
    <w:rsid w:val="00EF610E"/>
    <w:rsid w:val="00F03F79"/>
    <w:rsid w:val="00F05118"/>
    <w:rsid w:val="00F05D2F"/>
    <w:rsid w:val="00F06E4B"/>
    <w:rsid w:val="00F07056"/>
    <w:rsid w:val="00F07080"/>
    <w:rsid w:val="00F11A3B"/>
    <w:rsid w:val="00F16887"/>
    <w:rsid w:val="00F21CAE"/>
    <w:rsid w:val="00F243AB"/>
    <w:rsid w:val="00F257FC"/>
    <w:rsid w:val="00F25E59"/>
    <w:rsid w:val="00F3036C"/>
    <w:rsid w:val="00F30A11"/>
    <w:rsid w:val="00F32D9D"/>
    <w:rsid w:val="00F36129"/>
    <w:rsid w:val="00F42476"/>
    <w:rsid w:val="00F435F0"/>
    <w:rsid w:val="00F46362"/>
    <w:rsid w:val="00F47238"/>
    <w:rsid w:val="00F47947"/>
    <w:rsid w:val="00F544D0"/>
    <w:rsid w:val="00F56101"/>
    <w:rsid w:val="00F56791"/>
    <w:rsid w:val="00F57D3C"/>
    <w:rsid w:val="00F57F8D"/>
    <w:rsid w:val="00F62CED"/>
    <w:rsid w:val="00F63097"/>
    <w:rsid w:val="00F64249"/>
    <w:rsid w:val="00F6543D"/>
    <w:rsid w:val="00F67EDC"/>
    <w:rsid w:val="00F71376"/>
    <w:rsid w:val="00F716A0"/>
    <w:rsid w:val="00F7570F"/>
    <w:rsid w:val="00F839A5"/>
    <w:rsid w:val="00F84AA3"/>
    <w:rsid w:val="00F87C81"/>
    <w:rsid w:val="00F929F3"/>
    <w:rsid w:val="00F97F6D"/>
    <w:rsid w:val="00FA0134"/>
    <w:rsid w:val="00FA0690"/>
    <w:rsid w:val="00FA20CA"/>
    <w:rsid w:val="00FA238E"/>
    <w:rsid w:val="00FB061B"/>
    <w:rsid w:val="00FB66BF"/>
    <w:rsid w:val="00FB6F23"/>
    <w:rsid w:val="00FC216E"/>
    <w:rsid w:val="00FC2BDB"/>
    <w:rsid w:val="00FC363A"/>
    <w:rsid w:val="00FC4235"/>
    <w:rsid w:val="00FC4AA2"/>
    <w:rsid w:val="00FC6365"/>
    <w:rsid w:val="00FC6685"/>
    <w:rsid w:val="00FC72AF"/>
    <w:rsid w:val="00FC7855"/>
    <w:rsid w:val="00FD037D"/>
    <w:rsid w:val="00FD5005"/>
    <w:rsid w:val="00FD6DDD"/>
    <w:rsid w:val="00FD7B85"/>
    <w:rsid w:val="00FE15FC"/>
    <w:rsid w:val="00FE22FC"/>
    <w:rsid w:val="00FE3BE9"/>
    <w:rsid w:val="00FE5531"/>
    <w:rsid w:val="00FE66CB"/>
    <w:rsid w:val="00FF1C77"/>
    <w:rsid w:val="00F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7C9254B"/>
  <w15:docId w15:val="{7FEE49AE-EE60-4A8B-9675-F74307DBD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Calibri" w:hAnsi="Corbel" w:cs="Times New Roman"/>
        <w:sz w:val="21"/>
        <w:szCs w:val="21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E631B"/>
  </w:style>
  <w:style w:type="paragraph" w:styleId="Kop1">
    <w:name w:val="heading 1"/>
    <w:aliases w:val="Hoofdstuktitel"/>
    <w:basedOn w:val="Standaard"/>
    <w:next w:val="Standaard"/>
    <w:link w:val="Kop1Char"/>
    <w:qFormat/>
    <w:rsid w:val="00EB788E"/>
    <w:pPr>
      <w:keepNext/>
      <w:keepLines/>
      <w:framePr w:wrap="around" w:vAnchor="page" w:hAnchor="page" w:x="670" w:y="511"/>
      <w:spacing w:line="560" w:lineRule="atLeast"/>
      <w:suppressOverlap/>
      <w:outlineLvl w:val="0"/>
    </w:pPr>
    <w:rPr>
      <w:b/>
      <w:bCs/>
      <w:sz w:val="42"/>
      <w:szCs w:val="28"/>
    </w:rPr>
  </w:style>
  <w:style w:type="paragraph" w:styleId="Kop2">
    <w:name w:val="heading 2"/>
    <w:aliases w:val="Paragraaf"/>
    <w:basedOn w:val="Tussenkopje"/>
    <w:next w:val="Standaard"/>
    <w:link w:val="Kop2Char"/>
    <w:unhideWhenUsed/>
    <w:qFormat/>
    <w:rsid w:val="002013A4"/>
    <w:pPr>
      <w:outlineLvl w:val="1"/>
    </w:pPr>
    <w:rPr>
      <w:sz w:val="26"/>
      <w:szCs w:val="26"/>
    </w:rPr>
  </w:style>
  <w:style w:type="paragraph" w:styleId="Kop3">
    <w:name w:val="heading 3"/>
    <w:aliases w:val="Subparagraaf"/>
    <w:basedOn w:val="Standaard"/>
    <w:next w:val="Standaard"/>
    <w:link w:val="Kop3Char"/>
    <w:unhideWhenUsed/>
    <w:qFormat/>
    <w:rsid w:val="00EB788E"/>
    <w:pPr>
      <w:keepNext/>
      <w:outlineLvl w:val="2"/>
    </w:pPr>
    <w:rPr>
      <w:b/>
      <w:color w:val="FF0000"/>
      <w:sz w:val="22"/>
    </w:rPr>
  </w:style>
  <w:style w:type="paragraph" w:styleId="Kop4">
    <w:name w:val="heading 4"/>
    <w:basedOn w:val="Standaard"/>
    <w:next w:val="Standaard"/>
    <w:link w:val="Kop4Char"/>
    <w:unhideWhenUsed/>
    <w:qFormat/>
    <w:rsid w:val="00EB788E"/>
    <w:pPr>
      <w:keepNext/>
      <w:keepLines/>
      <w:outlineLvl w:val="3"/>
    </w:pPr>
    <w:rPr>
      <w:b/>
      <w:bCs/>
      <w:iCs/>
      <w:sz w:val="22"/>
    </w:rPr>
  </w:style>
  <w:style w:type="paragraph" w:styleId="Kop5">
    <w:name w:val="heading 5"/>
    <w:basedOn w:val="Standaard"/>
    <w:next w:val="Standaard"/>
    <w:link w:val="Kop5Char"/>
    <w:semiHidden/>
    <w:qFormat/>
    <w:rsid w:val="001274DC"/>
    <w:pPr>
      <w:tabs>
        <w:tab w:val="num" w:pos="1008"/>
      </w:tabs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nl-NL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07092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07092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070921"/>
    <w:pPr>
      <w:keepNext/>
      <w:keepLines/>
      <w:spacing w:before="200"/>
      <w:outlineLvl w:val="7"/>
    </w:pPr>
    <w:rPr>
      <w:rFonts w:eastAsiaTheme="majorEastAsia" w:cstheme="majorBidi"/>
      <w:color w:val="000000" w:themeColor="text1"/>
      <w:szCs w:val="20"/>
    </w:rPr>
  </w:style>
  <w:style w:type="paragraph" w:styleId="Kop9">
    <w:name w:val="heading 9"/>
    <w:basedOn w:val="Standaard"/>
    <w:next w:val="Standaard"/>
    <w:link w:val="Kop9Char"/>
    <w:semiHidden/>
    <w:qFormat/>
    <w:rsid w:val="001274DC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titel Char"/>
    <w:basedOn w:val="Standaardalinea-lettertype"/>
    <w:link w:val="Kop1"/>
    <w:uiPriority w:val="9"/>
    <w:rsid w:val="00EB788E"/>
    <w:rPr>
      <w:b/>
      <w:bCs/>
      <w:sz w:val="42"/>
      <w:szCs w:val="28"/>
    </w:rPr>
  </w:style>
  <w:style w:type="character" w:customStyle="1" w:styleId="Kop2Char">
    <w:name w:val="Kop 2 Char"/>
    <w:aliases w:val="Paragraaf Char"/>
    <w:basedOn w:val="Standaardalinea-lettertype"/>
    <w:link w:val="Kop2"/>
    <w:uiPriority w:val="9"/>
    <w:rsid w:val="002013A4"/>
    <w:rPr>
      <w:b/>
      <w:color w:val="FF0000"/>
      <w:sz w:val="26"/>
      <w:szCs w:val="26"/>
    </w:rPr>
  </w:style>
  <w:style w:type="character" w:customStyle="1" w:styleId="Kop3Char">
    <w:name w:val="Kop 3 Char"/>
    <w:aliases w:val="Subparagraaf Char"/>
    <w:basedOn w:val="Standaardalinea-lettertype"/>
    <w:link w:val="Kop3"/>
    <w:rsid w:val="00EB788E"/>
    <w:rPr>
      <w:b/>
      <w:color w:val="FF0000"/>
      <w:sz w:val="22"/>
    </w:rPr>
  </w:style>
  <w:style w:type="character" w:customStyle="1" w:styleId="Kop4Char">
    <w:name w:val="Kop 4 Char"/>
    <w:basedOn w:val="Standaardalinea-lettertype"/>
    <w:link w:val="Kop4"/>
    <w:uiPriority w:val="9"/>
    <w:rsid w:val="00EB788E"/>
    <w:rPr>
      <w:b/>
      <w:bCs/>
      <w:iCs/>
      <w:sz w:val="22"/>
    </w:rPr>
  </w:style>
  <w:style w:type="paragraph" w:customStyle="1" w:styleId="Tussenkopje">
    <w:name w:val="Tussenkopje"/>
    <w:basedOn w:val="Standaard"/>
    <w:next w:val="Standaard"/>
    <w:rsid w:val="002013A4"/>
    <w:pPr>
      <w:keepNext/>
      <w:spacing w:before="280"/>
    </w:pPr>
    <w:rPr>
      <w:b/>
      <w:color w:val="FF0000"/>
    </w:rPr>
  </w:style>
  <w:style w:type="paragraph" w:customStyle="1" w:styleId="OpsommingTeken">
    <w:name w:val="Opsomming Teken"/>
    <w:basedOn w:val="Lijstalinea"/>
    <w:link w:val="OpsommingTekenChar"/>
    <w:qFormat/>
    <w:rsid w:val="00264A97"/>
    <w:pPr>
      <w:numPr>
        <w:numId w:val="1"/>
      </w:numPr>
      <w:contextualSpacing/>
    </w:pPr>
  </w:style>
  <w:style w:type="paragraph" w:customStyle="1" w:styleId="OpsommingCijfers">
    <w:name w:val="Opsomming Cijfers"/>
    <w:basedOn w:val="Standaard"/>
    <w:qFormat/>
    <w:rsid w:val="00264A97"/>
    <w:pPr>
      <w:numPr>
        <w:numId w:val="3"/>
      </w:numPr>
      <w:contextualSpacing/>
    </w:pPr>
  </w:style>
  <w:style w:type="paragraph" w:customStyle="1" w:styleId="nadruk">
    <w:name w:val="nadruk"/>
    <w:basedOn w:val="Standaard"/>
    <w:next w:val="Standaard"/>
    <w:rsid w:val="00755FE2"/>
    <w:rPr>
      <w:b/>
    </w:rPr>
  </w:style>
  <w:style w:type="paragraph" w:styleId="Koptekst">
    <w:name w:val="header"/>
    <w:basedOn w:val="Standaard"/>
    <w:link w:val="KoptekstChar"/>
    <w:unhideWhenUsed/>
    <w:rsid w:val="001F4CE5"/>
    <w:pPr>
      <w:spacing w:line="240" w:lineRule="atLeast"/>
    </w:pPr>
    <w:rPr>
      <w:sz w:val="17"/>
    </w:rPr>
  </w:style>
  <w:style w:type="character" w:customStyle="1" w:styleId="KoptekstChar">
    <w:name w:val="Koptekst Char"/>
    <w:basedOn w:val="Standaardalinea-lettertype"/>
    <w:link w:val="Koptekst"/>
    <w:rsid w:val="001F4CE5"/>
    <w:rPr>
      <w:sz w:val="17"/>
    </w:rPr>
  </w:style>
  <w:style w:type="paragraph" w:styleId="Voettekst">
    <w:name w:val="footer"/>
    <w:basedOn w:val="Koptekst"/>
    <w:link w:val="VoettekstChar"/>
    <w:uiPriority w:val="99"/>
    <w:unhideWhenUsed/>
    <w:rsid w:val="001C44EF"/>
    <w:pPr>
      <w:spacing w:line="280" w:lineRule="atLeast"/>
    </w:pPr>
    <w:rPr>
      <w:noProof/>
      <w:szCs w:val="17"/>
    </w:rPr>
  </w:style>
  <w:style w:type="character" w:customStyle="1" w:styleId="VoettekstChar">
    <w:name w:val="Voettekst Char"/>
    <w:basedOn w:val="Standaardalinea-lettertype"/>
    <w:link w:val="Voettekst"/>
    <w:uiPriority w:val="99"/>
    <w:rsid w:val="001C44EF"/>
    <w:rPr>
      <w:noProof/>
      <w:sz w:val="17"/>
      <w:szCs w:val="17"/>
    </w:rPr>
  </w:style>
  <w:style w:type="character" w:styleId="Paginanummer">
    <w:name w:val="page number"/>
    <w:rsid w:val="00542A36"/>
    <w:rPr>
      <w:rFonts w:ascii="Corbel" w:hAnsi="Corbel"/>
      <w:sz w:val="17"/>
    </w:rPr>
  </w:style>
  <w:style w:type="table" w:styleId="Tabelraster">
    <w:name w:val="Table Grid"/>
    <w:basedOn w:val="Standaardtabel"/>
    <w:rsid w:val="00333D7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jes">
    <w:name w:val="kopjes"/>
    <w:basedOn w:val="Koptekst"/>
    <w:qFormat/>
    <w:rsid w:val="007464E7"/>
    <w:pPr>
      <w:framePr w:wrap="around" w:vAnchor="page" w:hAnchor="page" w:x="670" w:y="455"/>
      <w:spacing w:line="280" w:lineRule="atLeast"/>
      <w:suppressOverlap/>
    </w:pPr>
    <w:rPr>
      <w:szCs w:val="17"/>
    </w:rPr>
  </w:style>
  <w:style w:type="paragraph" w:customStyle="1" w:styleId="Adres">
    <w:name w:val="Adres"/>
    <w:basedOn w:val="Standaard"/>
    <w:qFormat/>
    <w:rsid w:val="0081226C"/>
    <w:pPr>
      <w:framePr w:wrap="around" w:vAnchor="page" w:hAnchor="page" w:x="670" w:y="455"/>
      <w:suppressOverlap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81226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226C"/>
    <w:rPr>
      <w:rFonts w:ascii="Tahoma" w:hAnsi="Tahoma" w:cs="Tahoma"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10"/>
    <w:unhideWhenUsed/>
    <w:rsid w:val="00DD6880"/>
    <w:pPr>
      <w:pBdr>
        <w:bottom w:val="single" w:sz="8" w:space="4" w:color="FF6A08" w:themeColor="accent1"/>
      </w:pBdr>
      <w:spacing w:after="300" w:line="6720" w:lineRule="auto"/>
      <w:contextualSpacing/>
    </w:pPr>
    <w:rPr>
      <w:rFonts w:eastAsiaTheme="majorEastAsia" w:cstheme="majorBidi"/>
      <w:color w:val="000000" w:themeColor="text1"/>
      <w:spacing w:val="5"/>
      <w:kern w:val="28"/>
      <w:sz w:val="42"/>
      <w:szCs w:val="52"/>
    </w:rPr>
  </w:style>
  <w:style w:type="paragraph" w:customStyle="1" w:styleId="Witregeladres">
    <w:name w:val="Witregel adres"/>
    <w:basedOn w:val="kopjes"/>
    <w:qFormat/>
    <w:rsid w:val="001C0F71"/>
    <w:pPr>
      <w:framePr w:wrap="around"/>
      <w:spacing w:line="240" w:lineRule="atLeast"/>
    </w:pPr>
  </w:style>
  <w:style w:type="paragraph" w:customStyle="1" w:styleId="Adreskopje">
    <w:name w:val="Adres kopje"/>
    <w:basedOn w:val="kopjes"/>
    <w:qFormat/>
    <w:rsid w:val="00332E9A"/>
    <w:pPr>
      <w:framePr w:wrap="around"/>
      <w:spacing w:line="240" w:lineRule="atLeast"/>
    </w:pPr>
  </w:style>
  <w:style w:type="paragraph" w:customStyle="1" w:styleId="StijlKoptekstRegelafstandExact6pt">
    <w:name w:val="Stijl Koptekst + Regelafstand:  Exact 6 pt"/>
    <w:basedOn w:val="Koptekst"/>
    <w:rsid w:val="00332E9A"/>
    <w:pPr>
      <w:spacing w:line="120" w:lineRule="exact"/>
    </w:pPr>
    <w:rPr>
      <w:rFonts w:eastAsia="Times New Roman"/>
      <w:szCs w:val="20"/>
    </w:rPr>
  </w:style>
  <w:style w:type="paragraph" w:customStyle="1" w:styleId="StijlKoptekstRegelafstandMinimaal14pt">
    <w:name w:val="Stijl Koptekst + Regelafstand:  Minimaal 14 pt"/>
    <w:basedOn w:val="Koptekst"/>
    <w:rsid w:val="00332E9A"/>
    <w:pPr>
      <w:spacing w:line="280" w:lineRule="atLeast"/>
    </w:pPr>
    <w:rPr>
      <w:rFonts w:eastAsia="Times New Roman"/>
      <w:szCs w:val="20"/>
    </w:rPr>
  </w:style>
  <w:style w:type="character" w:customStyle="1" w:styleId="TitelChar">
    <w:name w:val="Titel Char"/>
    <w:basedOn w:val="Standaardalinea-lettertype"/>
    <w:link w:val="Titel"/>
    <w:uiPriority w:val="10"/>
    <w:rsid w:val="00DD6880"/>
    <w:rPr>
      <w:rFonts w:eastAsiaTheme="majorEastAsia" w:cstheme="majorBidi"/>
      <w:color w:val="000000" w:themeColor="text1"/>
      <w:spacing w:val="5"/>
      <w:kern w:val="28"/>
      <w:sz w:val="42"/>
      <w:szCs w:val="52"/>
    </w:rPr>
  </w:style>
  <w:style w:type="character" w:styleId="Intensievebenadrukking">
    <w:name w:val="Intense Emphasis"/>
    <w:basedOn w:val="Standaardalinea-lettertype"/>
    <w:uiPriority w:val="21"/>
    <w:rsid w:val="00DD6880"/>
    <w:rPr>
      <w:b w:val="0"/>
      <w:bCs/>
      <w:i w:val="0"/>
      <w:iCs/>
      <w:color w:val="auto"/>
    </w:rPr>
  </w:style>
  <w:style w:type="paragraph" w:styleId="Ondertitel">
    <w:name w:val="Subtitle"/>
    <w:basedOn w:val="Standaard"/>
    <w:next w:val="Standaard"/>
    <w:link w:val="OndertitelChar"/>
    <w:uiPriority w:val="11"/>
    <w:semiHidden/>
    <w:unhideWhenUsed/>
    <w:rsid w:val="00DD6880"/>
    <w:pPr>
      <w:numPr>
        <w:ilvl w:val="1"/>
      </w:numPr>
    </w:pPr>
    <w:rPr>
      <w:rFonts w:eastAsiaTheme="majorEastAsia" w:cstheme="majorBidi"/>
      <w:iCs/>
      <w:color w:val="000000" w:themeColor="text1"/>
      <w:spacing w:val="15"/>
      <w:sz w:val="26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semiHidden/>
    <w:rsid w:val="00DD6880"/>
    <w:rPr>
      <w:rFonts w:eastAsiaTheme="majorEastAsia" w:cstheme="majorBidi"/>
      <w:iCs/>
      <w:color w:val="000000" w:themeColor="text1"/>
      <w:spacing w:val="15"/>
      <w:sz w:val="26"/>
      <w:szCs w:val="24"/>
    </w:rPr>
  </w:style>
  <w:style w:type="paragraph" w:styleId="Lijstalinea">
    <w:name w:val="List Paragraph"/>
    <w:basedOn w:val="Standaard"/>
    <w:link w:val="LijstalineaChar"/>
    <w:uiPriority w:val="34"/>
    <w:qFormat/>
    <w:rsid w:val="00DD6880"/>
    <w:pPr>
      <w:ind w:left="227" w:hanging="227"/>
    </w:pPr>
  </w:style>
  <w:style w:type="paragraph" w:styleId="Bijschrift">
    <w:name w:val="caption"/>
    <w:basedOn w:val="Standaard"/>
    <w:next w:val="Standaard"/>
    <w:uiPriority w:val="35"/>
    <w:unhideWhenUsed/>
    <w:qFormat/>
    <w:rsid w:val="00DD6880"/>
    <w:pPr>
      <w:spacing w:after="200" w:line="240" w:lineRule="auto"/>
    </w:pPr>
    <w:rPr>
      <w:b/>
      <w:bCs/>
      <w:color w:val="000000" w:themeColor="text1"/>
      <w:sz w:val="18"/>
      <w:szCs w:val="18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DD6880"/>
    <w:pPr>
      <w:framePr w:wrap="around"/>
      <w:spacing w:before="480" w:line="280" w:lineRule="atLeast"/>
      <w:outlineLvl w:val="9"/>
    </w:pPr>
    <w:rPr>
      <w:rFonts w:eastAsiaTheme="majorEastAsia" w:cstheme="majorBidi"/>
      <w:color w:val="000000" w:themeColor="text1"/>
      <w:sz w:val="26"/>
    </w:rPr>
  </w:style>
  <w:style w:type="numbering" w:styleId="111111">
    <w:name w:val="Outline List 2"/>
    <w:basedOn w:val="Geenlijst"/>
    <w:uiPriority w:val="99"/>
    <w:semiHidden/>
    <w:unhideWhenUsed/>
    <w:rsid w:val="00DD6880"/>
    <w:pPr>
      <w:numPr>
        <w:numId w:val="4"/>
      </w:numPr>
    </w:p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DD6880"/>
    <w:pPr>
      <w:spacing w:line="240" w:lineRule="auto"/>
      <w:ind w:left="210" w:hanging="210"/>
    </w:pPr>
  </w:style>
  <w:style w:type="paragraph" w:styleId="Indexkop">
    <w:name w:val="index heading"/>
    <w:basedOn w:val="Standaard"/>
    <w:next w:val="Index1"/>
    <w:uiPriority w:val="99"/>
    <w:semiHidden/>
    <w:unhideWhenUsed/>
    <w:rsid w:val="00DD6880"/>
    <w:rPr>
      <w:rFonts w:eastAsiaTheme="majorEastAsia" w:cstheme="majorBidi"/>
      <w:b/>
      <w:bCs/>
    </w:rPr>
  </w:style>
  <w:style w:type="paragraph" w:styleId="Lijst">
    <w:name w:val="List"/>
    <w:basedOn w:val="Standaard"/>
    <w:uiPriority w:val="99"/>
    <w:semiHidden/>
    <w:unhideWhenUsed/>
    <w:rsid w:val="00DD6880"/>
    <w:pPr>
      <w:ind w:left="227" w:hanging="227"/>
      <w:contextualSpacing/>
    </w:pPr>
  </w:style>
  <w:style w:type="paragraph" w:styleId="Lijst2">
    <w:name w:val="List 2"/>
    <w:basedOn w:val="Standaard"/>
    <w:uiPriority w:val="99"/>
    <w:semiHidden/>
    <w:unhideWhenUsed/>
    <w:rsid w:val="00DD6880"/>
    <w:pPr>
      <w:ind w:left="454" w:hanging="227"/>
      <w:contextualSpacing/>
    </w:pPr>
  </w:style>
  <w:style w:type="paragraph" w:styleId="Lijst3">
    <w:name w:val="List 3"/>
    <w:basedOn w:val="Standaard"/>
    <w:uiPriority w:val="99"/>
    <w:semiHidden/>
    <w:unhideWhenUsed/>
    <w:rsid w:val="00DD6880"/>
    <w:pPr>
      <w:ind w:left="681" w:hanging="227"/>
      <w:contextualSpacing/>
    </w:pPr>
  </w:style>
  <w:style w:type="paragraph" w:styleId="Lijst4">
    <w:name w:val="List 4"/>
    <w:basedOn w:val="Standaard"/>
    <w:uiPriority w:val="99"/>
    <w:semiHidden/>
    <w:unhideWhenUsed/>
    <w:rsid w:val="00DD6880"/>
    <w:pPr>
      <w:ind w:left="907" w:hanging="227"/>
      <w:contextualSpacing/>
    </w:pPr>
  </w:style>
  <w:style w:type="paragraph" w:styleId="Lijst5">
    <w:name w:val="List 5"/>
    <w:basedOn w:val="Standaard"/>
    <w:uiPriority w:val="99"/>
    <w:semiHidden/>
    <w:unhideWhenUsed/>
    <w:rsid w:val="00DD6880"/>
    <w:pPr>
      <w:ind w:left="1134" w:hanging="227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DD6880"/>
    <w:pPr>
      <w:numPr>
        <w:numId w:val="5"/>
      </w:numPr>
      <w:contextualSpacing/>
    </w:pPr>
  </w:style>
  <w:style w:type="paragraph" w:styleId="Lijstopsomteken2">
    <w:name w:val="List Bullet 2"/>
    <w:basedOn w:val="Lijstopsomteken"/>
    <w:uiPriority w:val="99"/>
    <w:semiHidden/>
    <w:unhideWhenUsed/>
    <w:rsid w:val="00DD6880"/>
    <w:pPr>
      <w:numPr>
        <w:numId w:val="6"/>
      </w:numPr>
    </w:pPr>
  </w:style>
  <w:style w:type="paragraph" w:styleId="Lijstopsomteken3">
    <w:name w:val="List Bullet 3"/>
    <w:basedOn w:val="Standaard"/>
    <w:uiPriority w:val="99"/>
    <w:semiHidden/>
    <w:unhideWhenUsed/>
    <w:rsid w:val="00DD6880"/>
    <w:pPr>
      <w:numPr>
        <w:numId w:val="7"/>
      </w:numPr>
      <w:ind w:left="681" w:hanging="227"/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DD6880"/>
    <w:pPr>
      <w:numPr>
        <w:numId w:val="8"/>
      </w:numPr>
      <w:ind w:left="907" w:hanging="227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DD6880"/>
    <w:pPr>
      <w:numPr>
        <w:numId w:val="9"/>
      </w:numPr>
      <w:ind w:left="227" w:hanging="227"/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DD6880"/>
    <w:pPr>
      <w:numPr>
        <w:numId w:val="10"/>
      </w:numPr>
      <w:ind w:left="454" w:hanging="227"/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DD6880"/>
    <w:pPr>
      <w:numPr>
        <w:numId w:val="11"/>
      </w:numPr>
      <w:ind w:left="681" w:hanging="227"/>
      <w:contextualSpacing/>
    </w:pPr>
  </w:style>
  <w:style w:type="paragraph" w:styleId="Normaalweb">
    <w:name w:val="Normal (Web)"/>
    <w:basedOn w:val="Standaard"/>
    <w:uiPriority w:val="99"/>
    <w:semiHidden/>
    <w:unhideWhenUsed/>
    <w:rsid w:val="00DD6880"/>
    <w:rPr>
      <w:szCs w:val="24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DD688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DD6880"/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DD6880"/>
    <w:pPr>
      <w:spacing w:after="0"/>
      <w:ind w:firstLine="22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DD6880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DD6880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DD6880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DD6880"/>
    <w:pPr>
      <w:spacing w:after="0"/>
      <w:ind w:left="227" w:firstLine="227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DD6880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DD6880"/>
    <w:pPr>
      <w:spacing w:after="120" w:line="480" w:lineRule="auto"/>
      <w:ind w:left="227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DD6880"/>
  </w:style>
  <w:style w:type="paragraph" w:styleId="Lijstopsomteken5">
    <w:name w:val="List Bullet 5"/>
    <w:basedOn w:val="Standaard"/>
    <w:uiPriority w:val="99"/>
    <w:semiHidden/>
    <w:unhideWhenUsed/>
    <w:rsid w:val="00DD6880"/>
    <w:pPr>
      <w:numPr>
        <w:numId w:val="12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DD6880"/>
    <w:pPr>
      <w:numPr>
        <w:numId w:val="13"/>
      </w:numPr>
      <w:ind w:left="1134" w:hanging="227"/>
      <w:contextualSpacing/>
    </w:pPr>
  </w:style>
  <w:style w:type="character" w:customStyle="1" w:styleId="OpsommingTekenChar">
    <w:name w:val="Opsomming Teken Char"/>
    <w:basedOn w:val="Standaardalinea-lettertype"/>
    <w:link w:val="OpsommingTeken"/>
    <w:rsid w:val="00264A97"/>
  </w:style>
  <w:style w:type="paragraph" w:styleId="Lijstnummering5">
    <w:name w:val="List Number 5"/>
    <w:basedOn w:val="Standaard"/>
    <w:uiPriority w:val="99"/>
    <w:semiHidden/>
    <w:unhideWhenUsed/>
    <w:rsid w:val="00DD6880"/>
    <w:pPr>
      <w:numPr>
        <w:numId w:val="14"/>
      </w:numPr>
      <w:ind w:left="1361" w:hanging="227"/>
      <w:contextualSpacing/>
    </w:pPr>
  </w:style>
  <w:style w:type="paragraph" w:styleId="Standaardinspringing">
    <w:name w:val="Normal Indent"/>
    <w:basedOn w:val="Standaard"/>
    <w:uiPriority w:val="99"/>
    <w:semiHidden/>
    <w:unhideWhenUsed/>
    <w:rsid w:val="00DD6880"/>
    <w:pPr>
      <w:ind w:left="227"/>
    </w:pPr>
  </w:style>
  <w:style w:type="character" w:styleId="Hyperlink">
    <w:name w:val="Hyperlink"/>
    <w:basedOn w:val="Standaardalinea-lettertype"/>
    <w:uiPriority w:val="99"/>
    <w:unhideWhenUsed/>
    <w:rsid w:val="00070921"/>
    <w:rPr>
      <w:rFonts w:ascii="Corbel" w:hAnsi="Corbel"/>
      <w:color w:val="000000" w:themeColor="text1"/>
      <w:u w:val="non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070921"/>
    <w:rPr>
      <w:rFonts w:ascii="Corbel" w:hAnsi="Corbel"/>
      <w:color w:val="000000" w:themeColor="text1"/>
      <w:u w:val="none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70921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70921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70921"/>
    <w:rPr>
      <w:rFonts w:eastAsiaTheme="majorEastAsia" w:cstheme="majorBidi"/>
      <w:color w:val="000000" w:themeColor="text1"/>
      <w:szCs w:val="20"/>
    </w:rPr>
  </w:style>
  <w:style w:type="character" w:styleId="Nadruk0">
    <w:name w:val="Emphasis"/>
    <w:basedOn w:val="Standaardalinea-lettertype"/>
    <w:uiPriority w:val="20"/>
    <w:rsid w:val="00070921"/>
    <w:rPr>
      <w:b/>
      <w:i w:val="0"/>
      <w:iCs/>
    </w:rPr>
  </w:style>
  <w:style w:type="character" w:styleId="Verwijzingopmerking">
    <w:name w:val="annotation reference"/>
    <w:basedOn w:val="Standaardalinea-lettertype"/>
    <w:unhideWhenUsed/>
    <w:rsid w:val="004337AF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4337A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4337AF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337A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337AF"/>
    <w:rPr>
      <w:b/>
      <w:bCs/>
      <w:sz w:val="20"/>
      <w:szCs w:val="20"/>
    </w:rPr>
  </w:style>
  <w:style w:type="paragraph" w:customStyle="1" w:styleId="OpsommingBullet">
    <w:name w:val="Opsomming Bullet"/>
    <w:basedOn w:val="Lijstalinea"/>
    <w:qFormat/>
    <w:rsid w:val="00EB788E"/>
    <w:pPr>
      <w:numPr>
        <w:numId w:val="15"/>
      </w:numPr>
      <w:contextualSpacing/>
    </w:pPr>
  </w:style>
  <w:style w:type="paragraph" w:styleId="Voetnoottekst">
    <w:name w:val="footnote text"/>
    <w:basedOn w:val="Standaard"/>
    <w:link w:val="VoetnoottekstChar"/>
    <w:uiPriority w:val="99"/>
    <w:unhideWhenUsed/>
    <w:rsid w:val="00EB788E"/>
    <w:pPr>
      <w:spacing w:line="200" w:lineRule="atLeast"/>
      <w:ind w:left="113" w:hanging="113"/>
    </w:pPr>
    <w:rPr>
      <w:sz w:val="17"/>
      <w:szCs w:val="17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EB788E"/>
    <w:rPr>
      <w:sz w:val="17"/>
      <w:szCs w:val="17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EB788E"/>
    <w:rPr>
      <w:vertAlign w:val="superscript"/>
    </w:rPr>
  </w:style>
  <w:style w:type="paragraph" w:customStyle="1" w:styleId="Opsommingstreepje">
    <w:name w:val="Opsomming streepje"/>
    <w:basedOn w:val="Lijstalinea"/>
    <w:qFormat/>
    <w:rsid w:val="00EB788E"/>
    <w:pPr>
      <w:numPr>
        <w:ilvl w:val="1"/>
        <w:numId w:val="15"/>
      </w:numPr>
      <w:contextualSpacing/>
    </w:pPr>
  </w:style>
  <w:style w:type="paragraph" w:customStyle="1" w:styleId="kolomkop">
    <w:name w:val="kolomkop"/>
    <w:basedOn w:val="Standaard"/>
    <w:link w:val="kolomkopChar"/>
    <w:qFormat/>
    <w:rsid w:val="00EB788E"/>
    <w:pPr>
      <w:jc w:val="right"/>
    </w:pPr>
    <w:rPr>
      <w:b/>
      <w:sz w:val="18"/>
      <w:szCs w:val="22"/>
    </w:rPr>
  </w:style>
  <w:style w:type="paragraph" w:customStyle="1" w:styleId="Bijschriftkopje">
    <w:name w:val="Bijschrift kopje"/>
    <w:basedOn w:val="Standaard"/>
    <w:qFormat/>
    <w:rsid w:val="00B318B5"/>
    <w:pPr>
      <w:keepNext/>
      <w:contextualSpacing/>
    </w:pPr>
    <w:rPr>
      <w:b/>
      <w:sz w:val="18"/>
      <w:szCs w:val="22"/>
    </w:rPr>
  </w:style>
  <w:style w:type="paragraph" w:customStyle="1" w:styleId="Tabelstandaardtekst">
    <w:name w:val="Tabel standaard tekst"/>
    <w:basedOn w:val="Standaard"/>
    <w:link w:val="TabelstandaardtekstChar"/>
    <w:autoRedefine/>
    <w:qFormat/>
    <w:rsid w:val="00B318B5"/>
    <w:pPr>
      <w:keepNext/>
      <w:spacing w:line="240" w:lineRule="auto"/>
    </w:pPr>
    <w:rPr>
      <w:sz w:val="18"/>
      <w:szCs w:val="22"/>
    </w:rPr>
  </w:style>
  <w:style w:type="paragraph" w:customStyle="1" w:styleId="Afbeelding">
    <w:name w:val="Afbeelding"/>
    <w:basedOn w:val="Standaard"/>
    <w:qFormat/>
    <w:rsid w:val="00EB788E"/>
    <w:pPr>
      <w:spacing w:after="280"/>
    </w:pPr>
  </w:style>
  <w:style w:type="paragraph" w:customStyle="1" w:styleId="tabelkop">
    <w:name w:val="tabelkop"/>
    <w:basedOn w:val="Bijschrift"/>
    <w:qFormat/>
    <w:rsid w:val="00EB788E"/>
    <w:pPr>
      <w:spacing w:before="280" w:after="0" w:line="280" w:lineRule="atLeast"/>
    </w:pPr>
    <w:rPr>
      <w:b w:val="0"/>
    </w:rPr>
  </w:style>
  <w:style w:type="paragraph" w:customStyle="1" w:styleId="Tabelkopje">
    <w:name w:val="Tabelkopje"/>
    <w:basedOn w:val="Tabelstandaardtekst"/>
    <w:link w:val="TabelkopjeChar"/>
    <w:qFormat/>
    <w:rsid w:val="00EB788E"/>
    <w:pPr>
      <w:keepNext w:val="0"/>
      <w:spacing w:before="10"/>
    </w:pPr>
  </w:style>
  <w:style w:type="character" w:customStyle="1" w:styleId="TabelstandaardtekstChar">
    <w:name w:val="Tabel standaard tekst Char"/>
    <w:basedOn w:val="Standaardalinea-lettertype"/>
    <w:link w:val="Tabelstandaardtekst"/>
    <w:rsid w:val="00B318B5"/>
    <w:rPr>
      <w:sz w:val="18"/>
      <w:szCs w:val="22"/>
    </w:rPr>
  </w:style>
  <w:style w:type="character" w:customStyle="1" w:styleId="TabelkopjeChar">
    <w:name w:val="Tabelkopje Char"/>
    <w:basedOn w:val="TabelstandaardtekstChar"/>
    <w:link w:val="Tabelkopje"/>
    <w:rsid w:val="00EB788E"/>
    <w:rPr>
      <w:sz w:val="18"/>
      <w:szCs w:val="22"/>
    </w:rPr>
  </w:style>
  <w:style w:type="paragraph" w:customStyle="1" w:styleId="Tabelsubkopvet">
    <w:name w:val="Tabel subkop vet"/>
    <w:basedOn w:val="Standaard"/>
    <w:link w:val="TabelsubkopvetChar"/>
    <w:qFormat/>
    <w:rsid w:val="00E5034F"/>
    <w:pPr>
      <w:keepNext/>
      <w:keepLines/>
    </w:pPr>
    <w:rPr>
      <w:b/>
      <w:sz w:val="18"/>
    </w:rPr>
  </w:style>
  <w:style w:type="character" w:customStyle="1" w:styleId="TabelsubkopvetChar">
    <w:name w:val="Tabel subkop vet Char"/>
    <w:basedOn w:val="Standaardalinea-lettertype"/>
    <w:link w:val="Tabelsubkopvet"/>
    <w:rsid w:val="00E5034F"/>
    <w:rPr>
      <w:b/>
      <w:sz w:val="18"/>
    </w:rPr>
  </w:style>
  <w:style w:type="paragraph" w:customStyle="1" w:styleId="Tabelkop2ingrijzevak">
    <w:name w:val="Tabelkop 2 in grijze vak"/>
    <w:basedOn w:val="Standaard"/>
    <w:link w:val="Tabelkop2ingrijzevakChar"/>
    <w:qFormat/>
    <w:rsid w:val="00E5034F"/>
    <w:pPr>
      <w:spacing w:after="80"/>
    </w:pPr>
    <w:rPr>
      <w:b/>
      <w:sz w:val="18"/>
    </w:rPr>
  </w:style>
  <w:style w:type="character" w:customStyle="1" w:styleId="Tabelkop2ingrijzevakChar">
    <w:name w:val="Tabelkop 2 in grijze vak Char"/>
    <w:basedOn w:val="Standaardalinea-lettertype"/>
    <w:link w:val="Tabelkop2ingrijzevak"/>
    <w:rsid w:val="00E5034F"/>
    <w:rPr>
      <w:b/>
      <w:sz w:val="18"/>
    </w:rPr>
  </w:style>
  <w:style w:type="paragraph" w:customStyle="1" w:styleId="Tabelkop1bovenzwlijn">
    <w:name w:val="Tabelkop 1 boven zw lijn"/>
    <w:basedOn w:val="Standaard"/>
    <w:link w:val="Tabelkop1bovenzwlijnChar"/>
    <w:autoRedefine/>
    <w:qFormat/>
    <w:rsid w:val="00E5034F"/>
    <w:pPr>
      <w:spacing w:before="160" w:after="40"/>
    </w:pPr>
    <w:rPr>
      <w:b/>
      <w:sz w:val="18"/>
    </w:rPr>
  </w:style>
  <w:style w:type="paragraph" w:customStyle="1" w:styleId="Tabelkop3aantallen">
    <w:name w:val="Tabelkop 3 aantallen"/>
    <w:basedOn w:val="Tabelkop2ingrijzevak"/>
    <w:link w:val="Tabelkop3aantallenChar"/>
    <w:qFormat/>
    <w:rsid w:val="00E5034F"/>
    <w:pPr>
      <w:jc w:val="right"/>
    </w:pPr>
  </w:style>
  <w:style w:type="character" w:customStyle="1" w:styleId="Tabelkop1bovenzwlijnChar">
    <w:name w:val="Tabelkop 1 boven zw lijn Char"/>
    <w:basedOn w:val="TabelsubkopvetChar"/>
    <w:link w:val="Tabelkop1bovenzwlijn"/>
    <w:rsid w:val="00E5034F"/>
    <w:rPr>
      <w:b/>
      <w:sz w:val="18"/>
    </w:rPr>
  </w:style>
  <w:style w:type="character" w:customStyle="1" w:styleId="Tabelkop3aantallenChar">
    <w:name w:val="Tabelkop 3 aantallen Char"/>
    <w:basedOn w:val="Tabelkop2ingrijzevakChar"/>
    <w:link w:val="Tabelkop3aantallen"/>
    <w:rsid w:val="00E5034F"/>
    <w:rPr>
      <w:b/>
      <w:sz w:val="18"/>
    </w:rPr>
  </w:style>
  <w:style w:type="paragraph" w:customStyle="1" w:styleId="Tabeltekstaantallen">
    <w:name w:val="Tabeltekst aantallen"/>
    <w:basedOn w:val="Tabelkop3aantallen"/>
    <w:link w:val="TabeltekstaantallenChar"/>
    <w:qFormat/>
    <w:rsid w:val="00E5034F"/>
    <w:pPr>
      <w:spacing w:after="0"/>
    </w:pPr>
    <w:rPr>
      <w:b w:val="0"/>
    </w:rPr>
  </w:style>
  <w:style w:type="character" w:customStyle="1" w:styleId="kolomkopChar">
    <w:name w:val="kolomkop Char"/>
    <w:basedOn w:val="TabelkopjeChar"/>
    <w:link w:val="kolomkop"/>
    <w:rsid w:val="00EB788E"/>
    <w:rPr>
      <w:b/>
      <w:sz w:val="18"/>
      <w:szCs w:val="22"/>
    </w:rPr>
  </w:style>
  <w:style w:type="character" w:customStyle="1" w:styleId="TabeltekstaantallenChar">
    <w:name w:val="Tabeltekst aantallen Char"/>
    <w:basedOn w:val="kolomkopChar"/>
    <w:link w:val="Tabeltekstaantallen"/>
    <w:rsid w:val="00E5034F"/>
    <w:rPr>
      <w:b w:val="0"/>
      <w:sz w:val="18"/>
      <w:szCs w:val="22"/>
    </w:rPr>
  </w:style>
  <w:style w:type="paragraph" w:customStyle="1" w:styleId="Tabelopmerkingtekst">
    <w:name w:val="Tabel opmerking tekst"/>
    <w:basedOn w:val="Tabelstandaardtekst"/>
    <w:link w:val="TabelopmerkingtekstChar"/>
    <w:autoRedefine/>
    <w:qFormat/>
    <w:rsid w:val="003D32CD"/>
    <w:pPr>
      <w:spacing w:line="240" w:lineRule="atLeast"/>
    </w:pPr>
    <w:rPr>
      <w:i/>
      <w:color w:val="787878"/>
    </w:rPr>
  </w:style>
  <w:style w:type="character" w:customStyle="1" w:styleId="TabelopmerkingtekstChar">
    <w:name w:val="Tabel opmerking tekst Char"/>
    <w:basedOn w:val="TekstopmerkingChar"/>
    <w:link w:val="Tabelopmerkingtekst"/>
    <w:rsid w:val="003D32CD"/>
    <w:rPr>
      <w:i/>
      <w:color w:val="787878"/>
      <w:sz w:val="18"/>
      <w:szCs w:val="22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8F4472"/>
  </w:style>
  <w:style w:type="character" w:customStyle="1" w:styleId="Kop5Char">
    <w:name w:val="Kop 5 Char"/>
    <w:basedOn w:val="Standaardalinea-lettertype"/>
    <w:link w:val="Kop5"/>
    <w:semiHidden/>
    <w:rsid w:val="001274DC"/>
    <w:rPr>
      <w:rFonts w:eastAsia="Times New Roman"/>
      <w:b/>
      <w:bCs/>
      <w:i/>
      <w:iCs/>
      <w:sz w:val="26"/>
      <w:szCs w:val="26"/>
      <w:lang w:eastAsia="nl-NL"/>
    </w:rPr>
  </w:style>
  <w:style w:type="character" w:customStyle="1" w:styleId="Kop9Char">
    <w:name w:val="Kop 9 Char"/>
    <w:basedOn w:val="Standaardalinea-lettertype"/>
    <w:link w:val="Kop9"/>
    <w:semiHidden/>
    <w:rsid w:val="001274DC"/>
    <w:rPr>
      <w:rFonts w:ascii="Arial" w:eastAsia="Times New Roman" w:hAnsi="Arial" w:cs="Arial"/>
      <w:sz w:val="22"/>
      <w:szCs w:val="22"/>
      <w:lang w:eastAsia="nl-NL"/>
    </w:rPr>
  </w:style>
  <w:style w:type="paragraph" w:customStyle="1" w:styleId="Default">
    <w:name w:val="Default"/>
    <w:rsid w:val="001274DC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  <w:lang w:eastAsia="nl-NL"/>
    </w:rPr>
  </w:style>
  <w:style w:type="paragraph" w:styleId="Revisie">
    <w:name w:val="Revision"/>
    <w:hidden/>
    <w:uiPriority w:val="99"/>
    <w:semiHidden/>
    <w:rsid w:val="00243278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0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89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05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2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74806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03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034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2501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6732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6895149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741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597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7371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1097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0876108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979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405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794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316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6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1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96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64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19169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64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0518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093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9337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2999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2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66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51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12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386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5166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17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1182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513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792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0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5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1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1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95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2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85580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722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472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706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341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3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9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85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821065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796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4822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532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genieursbureau.amsterdam.n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23" Type="http://schemas.microsoft.com/office/2018/08/relationships/commentsExtensible" Target="commentsExtensi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Relationship Id="rId22" Type="http://schemas.microsoft.com/office/2016/09/relationships/commentsIds" Target="commentsId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msterdam.n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al022\AppData\Local\Microsoft\Windows\INetCache\IE\ONX2HLUF\notitie_18072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2CE87B85A6F4A4C9F30E2AB999F864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C6FA54B-A15B-47C2-8D00-9D15AF547FC8}"/>
      </w:docPartPr>
      <w:docPartBody>
        <w:p w:rsidR="00FF5907" w:rsidRDefault="00FF5907">
          <w:pPr>
            <w:pStyle w:val="D2CE87B85A6F4A4C9F30E2AB999F8643"/>
          </w:pPr>
          <w:r w:rsidRPr="008A6CDE">
            <w:rPr>
              <w:rStyle w:val="Tekstvantijdelijkeaanduiding"/>
            </w:rPr>
            <w:t>Klik hier als u een datum wilt invoeren.</w:t>
          </w:r>
        </w:p>
      </w:docPartBody>
    </w:docPart>
    <w:docPart>
      <w:docPartPr>
        <w:name w:val="939ACAF53DE04B63A26D59E2A88F2B6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E0E6D00-C5A5-4BBE-9DB6-FBF419211858}"/>
      </w:docPartPr>
      <w:docPartBody>
        <w:p w:rsidR="00000000" w:rsidRDefault="00893330" w:rsidP="00893330">
          <w:pPr>
            <w:pStyle w:val="939ACAF53DE04B63A26D59E2A88F2B63"/>
          </w:pPr>
          <w:r w:rsidRPr="008A6CDE">
            <w:rPr>
              <w:rStyle w:val="Tekstvantijdelijkeaanduiding"/>
            </w:rPr>
            <w:t>Klik hier als u een datum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907"/>
    <w:rsid w:val="000536C1"/>
    <w:rsid w:val="000B31A8"/>
    <w:rsid w:val="000E7EDC"/>
    <w:rsid w:val="001E7C39"/>
    <w:rsid w:val="002062FC"/>
    <w:rsid w:val="00266BFC"/>
    <w:rsid w:val="00382125"/>
    <w:rsid w:val="003F0808"/>
    <w:rsid w:val="005F3180"/>
    <w:rsid w:val="0065285A"/>
    <w:rsid w:val="00660681"/>
    <w:rsid w:val="006A67FA"/>
    <w:rsid w:val="00893330"/>
    <w:rsid w:val="00A0221C"/>
    <w:rsid w:val="00A61084"/>
    <w:rsid w:val="00A950EE"/>
    <w:rsid w:val="00B07379"/>
    <w:rsid w:val="00B458C5"/>
    <w:rsid w:val="00C27CCA"/>
    <w:rsid w:val="00D75385"/>
    <w:rsid w:val="00DA0A58"/>
    <w:rsid w:val="00DE09CF"/>
    <w:rsid w:val="00E62E28"/>
    <w:rsid w:val="00F1105C"/>
    <w:rsid w:val="00FA2FB3"/>
    <w:rsid w:val="00FE51CE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893330"/>
    <w:rPr>
      <w:color w:val="808080"/>
    </w:rPr>
  </w:style>
  <w:style w:type="paragraph" w:customStyle="1" w:styleId="D2CE87B85A6F4A4C9F30E2AB999F8643">
    <w:name w:val="D2CE87B85A6F4A4C9F30E2AB999F8643"/>
  </w:style>
  <w:style w:type="paragraph" w:customStyle="1" w:styleId="73F9A0A64F784FB382B6CA9858772013">
    <w:name w:val="73F9A0A64F784FB382B6CA9858772013"/>
    <w:rsid w:val="000E7EDC"/>
  </w:style>
  <w:style w:type="paragraph" w:customStyle="1" w:styleId="FE5F5FFB545E4A118433EC1DDB8F5253">
    <w:name w:val="FE5F5FFB545E4A118433EC1DDB8F5253"/>
    <w:rsid w:val="00F1105C"/>
  </w:style>
  <w:style w:type="paragraph" w:customStyle="1" w:styleId="939ACAF53DE04B63A26D59E2A88F2B63">
    <w:name w:val="939ACAF53DE04B63A26D59E2A88F2B63"/>
    <w:rsid w:val="008933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Gemeente Amsterdam">
      <a:dk1>
        <a:sysClr val="windowText" lastClr="000000"/>
      </a:dk1>
      <a:lt1>
        <a:srgbClr val="FFFFFF"/>
      </a:lt1>
      <a:dk2>
        <a:srgbClr val="FF0000"/>
      </a:dk2>
      <a:lt2>
        <a:srgbClr val="E5E5E5"/>
      </a:lt2>
      <a:accent1>
        <a:srgbClr val="FF6A08"/>
      </a:accent1>
      <a:accent2>
        <a:srgbClr val="F6B400"/>
      </a:accent2>
      <a:accent3>
        <a:srgbClr val="5ABD00"/>
      </a:accent3>
      <a:accent4>
        <a:srgbClr val="00A4B4"/>
      </a:accent4>
      <a:accent5>
        <a:srgbClr val="0059CD"/>
      </a:accent5>
      <a:accent6>
        <a:srgbClr val="73107B"/>
      </a:accent6>
      <a:hlink>
        <a:srgbClr val="666666"/>
      </a:hlink>
      <a:folHlink>
        <a:srgbClr val="999999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981D9D39-C3FB-4179-9DD6-DD8653559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notitie_180721.dotx</Template>
  <TotalTime>4</TotalTime>
  <Pages>6</Pages>
  <Words>985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Notitie</vt:lpstr>
    </vt:vector>
  </TitlesOfParts>
  <Company>Stadsdeel ZuidOost</Company>
  <LinksUpToDate>false</LinksUpToDate>
  <CharactersWithSpaces>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Notitie</dc:title>
  <dc:creator>Rob Henneveld;Steven Roerink;Mimi Eelman</dc:creator>
  <cp:lastModifiedBy>Henneveld, Rob</cp:lastModifiedBy>
  <cp:revision>3</cp:revision>
  <cp:lastPrinted>2022-06-14T16:08:00Z</cp:lastPrinted>
  <dcterms:created xsi:type="dcterms:W3CDTF">2022-06-14T16:09:00Z</dcterms:created>
  <dcterms:modified xsi:type="dcterms:W3CDTF">2022-06-14T16:15:00Z</dcterms:modified>
</cp:coreProperties>
</file>